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341" w:rsidRPr="00223360" w:rsidRDefault="00614341" w:rsidP="00614341">
      <w:pPr>
        <w:overflowPunct/>
        <w:ind w:firstLine="5245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223360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614341" w:rsidRPr="00223360" w:rsidRDefault="00614341" w:rsidP="00614341">
      <w:pPr>
        <w:overflowPunct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223360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614341" w:rsidRPr="00223360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223360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614341" w:rsidRPr="00223360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223360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="00FB0005" w:rsidRPr="00223360">
        <w:rPr>
          <w:rFonts w:ascii="Times New Roman" w:hAnsi="Times New Roman"/>
          <w:sz w:val="24"/>
          <w:szCs w:val="24"/>
          <w:u w:val="single"/>
          <w:lang w:eastAsia="ru-RU"/>
        </w:rPr>
        <w:t>П.О.Кошевая</w:t>
      </w:r>
      <w:proofErr w:type="spellEnd"/>
    </w:p>
    <w:p w:rsidR="00614341" w:rsidRPr="00223360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223360">
        <w:rPr>
          <w:rFonts w:ascii="Times New Roman" w:hAnsi="Times New Roman"/>
          <w:sz w:val="24"/>
          <w:szCs w:val="24"/>
          <w:lang w:eastAsia="ru-RU"/>
        </w:rPr>
        <w:t>от "_____"____________ 20</w:t>
      </w:r>
      <w:r w:rsidR="00FB0005" w:rsidRPr="00223360">
        <w:rPr>
          <w:rFonts w:ascii="Times New Roman" w:hAnsi="Times New Roman"/>
          <w:sz w:val="24"/>
          <w:szCs w:val="24"/>
          <w:lang w:eastAsia="ru-RU"/>
        </w:rPr>
        <w:t>21</w:t>
      </w:r>
      <w:r w:rsidRPr="00223360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D65180" w:rsidRPr="00223360" w:rsidRDefault="00D65180" w:rsidP="00D65180">
      <w:pPr>
        <w:overflowPunct/>
        <w:autoSpaceDE/>
        <w:autoSpaceDN/>
        <w:adjustRightInd/>
        <w:jc w:val="both"/>
        <w:textAlignment w:val="auto"/>
        <w:outlineLvl w:val="0"/>
        <w:rPr>
          <w:rFonts w:ascii="Times New Roman" w:eastAsia="Calibri" w:hAnsi="Times New Roman"/>
          <w:b/>
          <w:sz w:val="28"/>
          <w:szCs w:val="28"/>
        </w:rPr>
      </w:pPr>
    </w:p>
    <w:p w:rsidR="00D65180" w:rsidRPr="00223360" w:rsidRDefault="00D65180" w:rsidP="00D65180">
      <w:pPr>
        <w:overflowPunct/>
        <w:autoSpaceDE/>
        <w:autoSpaceDN/>
        <w:adjustRightInd/>
        <w:jc w:val="both"/>
        <w:textAlignment w:val="auto"/>
        <w:rPr>
          <w:rFonts w:ascii="Calibri" w:eastAsia="Calibri" w:hAnsi="Calibri"/>
          <w:sz w:val="22"/>
          <w:szCs w:val="22"/>
        </w:rPr>
      </w:pPr>
    </w:p>
    <w:p w:rsidR="00D65180" w:rsidRPr="00223360" w:rsidRDefault="00D65180" w:rsidP="00E70212">
      <w:pPr>
        <w:overflowPunct/>
        <w:autoSpaceDE/>
        <w:autoSpaceDN/>
        <w:adjustRightInd/>
        <w:spacing w:after="200" w:line="276" w:lineRule="auto"/>
        <w:ind w:firstLine="709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r w:rsidRPr="00223360">
        <w:rPr>
          <w:rFonts w:ascii="Times New Roman" w:eastAsia="Calibri" w:hAnsi="Times New Roman"/>
          <w:b/>
          <w:sz w:val="26"/>
          <w:szCs w:val="26"/>
        </w:rPr>
        <w:t>ДОЛЖНОСТНОЙ РЕГЛАМЕНТ</w:t>
      </w:r>
    </w:p>
    <w:p w:rsidR="00273412" w:rsidRPr="00223360" w:rsidRDefault="00FD5BA6" w:rsidP="00E70212">
      <w:pPr>
        <w:overflowPunct/>
        <w:autoSpaceDE/>
        <w:autoSpaceDN/>
        <w:adjustRightInd/>
        <w:ind w:firstLine="709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r w:rsidRPr="00223360">
        <w:rPr>
          <w:rFonts w:ascii="Times New Roman" w:eastAsia="Calibri" w:hAnsi="Times New Roman"/>
          <w:b/>
          <w:sz w:val="26"/>
          <w:szCs w:val="26"/>
        </w:rPr>
        <w:t>Ведущего специалиста-эксперта</w:t>
      </w:r>
      <w:r w:rsidR="009102AF" w:rsidRPr="00223360">
        <w:rPr>
          <w:rFonts w:ascii="Times New Roman" w:eastAsia="Calibri" w:hAnsi="Times New Roman"/>
          <w:b/>
          <w:sz w:val="26"/>
          <w:szCs w:val="26"/>
        </w:rPr>
        <w:t xml:space="preserve"> отдела кадров </w:t>
      </w:r>
    </w:p>
    <w:p w:rsidR="00273412" w:rsidRPr="00223360" w:rsidRDefault="00273412" w:rsidP="00E70212">
      <w:pPr>
        <w:overflowPunct/>
        <w:autoSpaceDE/>
        <w:autoSpaceDN/>
        <w:adjustRightInd/>
        <w:ind w:firstLine="709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r w:rsidRPr="00223360">
        <w:rPr>
          <w:rFonts w:ascii="Times New Roman" w:eastAsia="Calibri" w:hAnsi="Times New Roman"/>
          <w:b/>
          <w:sz w:val="26"/>
          <w:szCs w:val="26"/>
        </w:rPr>
        <w:t xml:space="preserve">Межрайонной </w:t>
      </w:r>
      <w:r w:rsidR="00CA5BAE" w:rsidRPr="00223360">
        <w:rPr>
          <w:rFonts w:ascii="Times New Roman" w:eastAsia="Calibri" w:hAnsi="Times New Roman"/>
          <w:b/>
          <w:sz w:val="26"/>
          <w:szCs w:val="26"/>
        </w:rPr>
        <w:t xml:space="preserve">инспекции </w:t>
      </w:r>
      <w:r w:rsidRPr="00223360">
        <w:rPr>
          <w:rFonts w:ascii="Times New Roman" w:eastAsia="Calibri" w:hAnsi="Times New Roman"/>
          <w:b/>
          <w:sz w:val="26"/>
          <w:szCs w:val="26"/>
        </w:rPr>
        <w:t xml:space="preserve">Федеральной </w:t>
      </w:r>
    </w:p>
    <w:p w:rsidR="00D65180" w:rsidRPr="00223360" w:rsidRDefault="00273412" w:rsidP="00E70212">
      <w:pPr>
        <w:overflowPunct/>
        <w:autoSpaceDE/>
        <w:autoSpaceDN/>
        <w:adjustRightInd/>
        <w:ind w:firstLine="709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r w:rsidRPr="00223360">
        <w:rPr>
          <w:rFonts w:ascii="Times New Roman" w:eastAsia="Calibri" w:hAnsi="Times New Roman"/>
          <w:b/>
          <w:sz w:val="26"/>
          <w:szCs w:val="26"/>
        </w:rPr>
        <w:t>налоговой службы №12 по Приморскому краю</w:t>
      </w:r>
    </w:p>
    <w:p w:rsidR="00D65180" w:rsidRPr="00223360" w:rsidRDefault="00D65180" w:rsidP="00E70212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D65180" w:rsidRPr="00223360" w:rsidRDefault="00D65180" w:rsidP="00E70212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ind w:left="0" w:firstLine="709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0" w:name="_Toc404604190"/>
      <w:bookmarkStart w:id="1" w:name="_Toc406419299"/>
      <w:bookmarkStart w:id="2" w:name="_Toc479853582"/>
      <w:r w:rsidRPr="00223360">
        <w:rPr>
          <w:rFonts w:ascii="Times New Roman" w:eastAsia="Calibri" w:hAnsi="Times New Roman"/>
          <w:b/>
          <w:sz w:val="26"/>
          <w:szCs w:val="26"/>
        </w:rPr>
        <w:t>Общие положения</w:t>
      </w:r>
      <w:bookmarkEnd w:id="0"/>
      <w:bookmarkEnd w:id="1"/>
      <w:bookmarkEnd w:id="2"/>
    </w:p>
    <w:p w:rsidR="00D65180" w:rsidRPr="00223360" w:rsidRDefault="002C189D" w:rsidP="00E7021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223360">
        <w:rPr>
          <w:rFonts w:ascii="Times New Roman" w:eastAsia="Calibri" w:hAnsi="Times New Roman"/>
          <w:sz w:val="26"/>
          <w:szCs w:val="26"/>
        </w:rPr>
        <w:t>1.</w:t>
      </w:r>
      <w:r w:rsidR="00D65180" w:rsidRPr="00223360">
        <w:rPr>
          <w:rFonts w:ascii="Times New Roman" w:eastAsia="Calibri" w:hAnsi="Times New Roman"/>
          <w:sz w:val="26"/>
          <w:szCs w:val="26"/>
        </w:rPr>
        <w:t xml:space="preserve"> Должность </w:t>
      </w:r>
      <w:r w:rsidR="00A932C0" w:rsidRPr="00223360">
        <w:rPr>
          <w:rFonts w:ascii="Times New Roman" w:eastAsia="Calibri" w:hAnsi="Times New Roman"/>
          <w:sz w:val="26"/>
          <w:szCs w:val="26"/>
        </w:rPr>
        <w:t xml:space="preserve">федеральной </w:t>
      </w:r>
      <w:r w:rsidR="00D65180" w:rsidRPr="00223360">
        <w:rPr>
          <w:rFonts w:ascii="Times New Roman" w:eastAsia="Calibri" w:hAnsi="Times New Roman"/>
          <w:sz w:val="26"/>
          <w:szCs w:val="26"/>
        </w:rPr>
        <w:t>государственной гражданской службы (далее – гражданск</w:t>
      </w:r>
      <w:r w:rsidR="00A932C0" w:rsidRPr="00223360">
        <w:rPr>
          <w:rFonts w:ascii="Times New Roman" w:eastAsia="Calibri" w:hAnsi="Times New Roman"/>
          <w:sz w:val="26"/>
          <w:szCs w:val="26"/>
        </w:rPr>
        <w:t>ая</w:t>
      </w:r>
      <w:r w:rsidR="00D65180" w:rsidRPr="00223360">
        <w:rPr>
          <w:rFonts w:ascii="Times New Roman" w:eastAsia="Calibri" w:hAnsi="Times New Roman"/>
          <w:sz w:val="26"/>
          <w:szCs w:val="26"/>
        </w:rPr>
        <w:t xml:space="preserve"> служб</w:t>
      </w:r>
      <w:r w:rsidR="00A932C0" w:rsidRPr="00223360">
        <w:rPr>
          <w:rFonts w:ascii="Times New Roman" w:eastAsia="Calibri" w:hAnsi="Times New Roman"/>
          <w:sz w:val="26"/>
          <w:szCs w:val="26"/>
        </w:rPr>
        <w:t>а</w:t>
      </w:r>
      <w:r w:rsidR="00D65180" w:rsidRPr="00223360">
        <w:rPr>
          <w:rFonts w:ascii="Times New Roman" w:eastAsia="Calibri" w:hAnsi="Times New Roman"/>
          <w:sz w:val="26"/>
          <w:szCs w:val="26"/>
        </w:rPr>
        <w:t xml:space="preserve">) </w:t>
      </w:r>
      <w:r w:rsidR="00FD5BA6" w:rsidRPr="00223360">
        <w:rPr>
          <w:rFonts w:ascii="Times New Roman" w:eastAsia="Calibri" w:hAnsi="Times New Roman"/>
          <w:sz w:val="26"/>
          <w:szCs w:val="26"/>
        </w:rPr>
        <w:t>ведущего специалиста-эксперта</w:t>
      </w:r>
      <w:r w:rsidR="007E7ADD" w:rsidRPr="00223360">
        <w:rPr>
          <w:rFonts w:ascii="Times New Roman" w:eastAsia="Calibri" w:hAnsi="Times New Roman"/>
          <w:sz w:val="26"/>
          <w:szCs w:val="26"/>
        </w:rPr>
        <w:t xml:space="preserve"> отдела кадров </w:t>
      </w:r>
      <w:r w:rsidR="00D65180" w:rsidRPr="00223360">
        <w:rPr>
          <w:rFonts w:ascii="Times New Roman" w:eastAsia="Calibri" w:hAnsi="Times New Roman"/>
          <w:sz w:val="26"/>
          <w:szCs w:val="26"/>
        </w:rPr>
        <w:t xml:space="preserve">относится к </w:t>
      </w:r>
      <w:r w:rsidR="00FD5BA6" w:rsidRPr="00223360">
        <w:rPr>
          <w:rFonts w:ascii="Times New Roman" w:eastAsia="Calibri" w:hAnsi="Times New Roman"/>
          <w:sz w:val="26"/>
          <w:szCs w:val="26"/>
        </w:rPr>
        <w:t>старшей</w:t>
      </w:r>
      <w:r w:rsidR="00A932C0" w:rsidRPr="00223360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223360">
        <w:rPr>
          <w:rFonts w:ascii="Times New Roman" w:eastAsia="Calibri" w:hAnsi="Times New Roman"/>
          <w:sz w:val="26"/>
          <w:szCs w:val="26"/>
        </w:rPr>
        <w:t>группе должностей гражданской службы категории «</w:t>
      </w:r>
      <w:r w:rsidR="00A932C0" w:rsidRPr="00223360">
        <w:rPr>
          <w:rFonts w:ascii="Times New Roman" w:eastAsia="Calibri" w:hAnsi="Times New Roman"/>
          <w:sz w:val="26"/>
          <w:szCs w:val="26"/>
        </w:rPr>
        <w:t>специалисты</w:t>
      </w:r>
      <w:r w:rsidR="00D65180" w:rsidRPr="00223360">
        <w:rPr>
          <w:rFonts w:ascii="Times New Roman" w:eastAsia="Calibri" w:hAnsi="Times New Roman"/>
          <w:sz w:val="26"/>
          <w:szCs w:val="26"/>
        </w:rPr>
        <w:t>».</w:t>
      </w:r>
    </w:p>
    <w:p w:rsidR="003C52B3" w:rsidRPr="00223360" w:rsidRDefault="003C52B3" w:rsidP="00E70212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223360">
        <w:rPr>
          <w:rFonts w:ascii="Times New Roman" w:eastAsia="Calibri" w:hAnsi="Times New Roman"/>
          <w:sz w:val="26"/>
          <w:szCs w:val="26"/>
        </w:rPr>
        <w:t xml:space="preserve">Регистрационный номер (код) должности </w:t>
      </w:r>
      <w:r w:rsidRPr="00223360">
        <w:rPr>
          <w:rFonts w:ascii="Times New Roman" w:hAnsi="Times New Roman"/>
          <w:sz w:val="26"/>
          <w:szCs w:val="26"/>
          <w:lang w:eastAsia="ru-RU"/>
        </w:rPr>
        <w:t xml:space="preserve">в соответствии с </w:t>
      </w:r>
      <w:hyperlink r:id="rId9" w:history="1">
        <w:r w:rsidRPr="00223360">
          <w:rPr>
            <w:rFonts w:ascii="Times New Roman" w:hAnsi="Times New Roman"/>
            <w:sz w:val="26"/>
            <w:szCs w:val="26"/>
            <w:lang w:eastAsia="ru-RU"/>
          </w:rPr>
          <w:t>Реестром</w:t>
        </w:r>
      </w:hyperlink>
      <w:r w:rsidRPr="00223360">
        <w:rPr>
          <w:rFonts w:ascii="Times New Roman" w:hAnsi="Times New Roman"/>
          <w:sz w:val="26"/>
          <w:szCs w:val="26"/>
          <w:lang w:eastAsia="ru-RU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N 1574 "О Реестре должностей федеральной государственной гражданской службы"</w:t>
      </w:r>
      <w:r w:rsidRPr="00223360">
        <w:rPr>
          <w:rFonts w:ascii="Times New Roman" w:eastAsia="Calibri" w:hAnsi="Times New Roman"/>
          <w:sz w:val="26"/>
          <w:szCs w:val="26"/>
        </w:rPr>
        <w:t>– 11-3-4-087</w:t>
      </w:r>
      <w:r w:rsidRPr="00223360">
        <w:rPr>
          <w:rFonts w:ascii="Times New Roman" w:hAnsi="Times New Roman"/>
          <w:sz w:val="26"/>
          <w:szCs w:val="26"/>
          <w:lang w:eastAsia="ru-RU"/>
        </w:rPr>
        <w:t>.</w:t>
      </w:r>
    </w:p>
    <w:p w:rsidR="00D65180" w:rsidRPr="00223360" w:rsidRDefault="002C189D" w:rsidP="00E7021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223360">
        <w:rPr>
          <w:rFonts w:ascii="Times New Roman" w:eastAsia="Calibri" w:hAnsi="Times New Roman"/>
          <w:sz w:val="26"/>
          <w:szCs w:val="26"/>
        </w:rPr>
        <w:t>2.</w:t>
      </w:r>
      <w:r w:rsidR="00D65180" w:rsidRPr="00223360">
        <w:rPr>
          <w:rFonts w:ascii="Times New Roman" w:eastAsia="Calibri" w:hAnsi="Times New Roman"/>
          <w:sz w:val="26"/>
          <w:szCs w:val="26"/>
        </w:rPr>
        <w:t xml:space="preserve"> Область профессиональной служебной деятельности </w:t>
      </w:r>
      <w:r w:rsidR="00FA316C" w:rsidRPr="00223360">
        <w:rPr>
          <w:rFonts w:ascii="Times New Roman" w:eastAsia="Calibri" w:hAnsi="Times New Roman"/>
          <w:sz w:val="26"/>
          <w:szCs w:val="26"/>
        </w:rPr>
        <w:t>ведущего специалиста-эксперта</w:t>
      </w:r>
      <w:r w:rsidR="00D65180" w:rsidRPr="00223360">
        <w:rPr>
          <w:rFonts w:ascii="Times New Roman" w:eastAsia="Calibri" w:hAnsi="Times New Roman"/>
          <w:sz w:val="26"/>
          <w:szCs w:val="26"/>
        </w:rPr>
        <w:t>:</w:t>
      </w:r>
      <w:r w:rsidR="003A6A43" w:rsidRPr="00223360">
        <w:rPr>
          <w:rFonts w:ascii="Times New Roman" w:eastAsia="Calibri" w:hAnsi="Times New Roman"/>
          <w:sz w:val="26"/>
          <w:szCs w:val="26"/>
        </w:rPr>
        <w:t xml:space="preserve"> </w:t>
      </w:r>
      <w:r w:rsidR="007E3514" w:rsidRPr="00223360">
        <w:rPr>
          <w:rFonts w:ascii="Times New Roman" w:eastAsia="Calibri" w:hAnsi="Times New Roman"/>
          <w:sz w:val="26"/>
          <w:szCs w:val="26"/>
        </w:rPr>
        <w:t>Регулирование государственной гражданской и муниципальной службы.</w:t>
      </w:r>
    </w:p>
    <w:p w:rsidR="007E3514" w:rsidRPr="00223360" w:rsidRDefault="002C189D" w:rsidP="00E70212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223360">
        <w:rPr>
          <w:rFonts w:ascii="Times New Roman" w:eastAsia="Calibri" w:hAnsi="Times New Roman"/>
          <w:sz w:val="26"/>
          <w:szCs w:val="26"/>
        </w:rPr>
        <w:t>3.</w:t>
      </w:r>
      <w:r w:rsidR="00D65180" w:rsidRPr="00223360">
        <w:rPr>
          <w:rFonts w:ascii="Times New Roman" w:eastAsia="Calibri" w:hAnsi="Times New Roman"/>
          <w:sz w:val="26"/>
          <w:szCs w:val="26"/>
        </w:rPr>
        <w:t xml:space="preserve"> Вид профессиональной служебной деятельности </w:t>
      </w:r>
      <w:r w:rsidR="00FA316C" w:rsidRPr="00223360">
        <w:rPr>
          <w:rFonts w:ascii="Times New Roman" w:eastAsia="Calibri" w:hAnsi="Times New Roman"/>
          <w:sz w:val="26"/>
          <w:szCs w:val="26"/>
        </w:rPr>
        <w:t>ведущего специалиста-эксперта</w:t>
      </w:r>
      <w:r w:rsidR="007E7ADD" w:rsidRPr="00223360">
        <w:rPr>
          <w:rFonts w:ascii="Times New Roman" w:eastAsia="Calibri" w:hAnsi="Times New Roman"/>
          <w:sz w:val="26"/>
          <w:szCs w:val="26"/>
        </w:rPr>
        <w:t xml:space="preserve"> отдела</w:t>
      </w:r>
      <w:r w:rsidR="00D65180" w:rsidRPr="00223360">
        <w:rPr>
          <w:rFonts w:ascii="Times New Roman" w:eastAsia="Calibri" w:hAnsi="Times New Roman"/>
          <w:sz w:val="26"/>
          <w:szCs w:val="26"/>
        </w:rPr>
        <w:t xml:space="preserve">: </w:t>
      </w:r>
      <w:r w:rsidR="007E3514" w:rsidRPr="00223360">
        <w:rPr>
          <w:rFonts w:ascii="Times New Roman" w:hAnsi="Times New Roman"/>
          <w:sz w:val="26"/>
          <w:szCs w:val="26"/>
          <w:lang w:bidi="en-US"/>
        </w:rPr>
        <w:t xml:space="preserve">Регулирование в сфере прохождения государственной гражданской службы. </w:t>
      </w:r>
      <w:r w:rsidR="006F346F" w:rsidRPr="00223360">
        <w:rPr>
          <w:rFonts w:ascii="Times New Roman" w:hAnsi="Times New Roman"/>
          <w:sz w:val="26"/>
          <w:szCs w:val="26"/>
          <w:lang w:bidi="en-US"/>
        </w:rPr>
        <w:t>Осуществление профилактики коррупционных и иных правонарушений.</w:t>
      </w:r>
    </w:p>
    <w:p w:rsidR="00D65180" w:rsidRPr="00223360" w:rsidRDefault="002C189D" w:rsidP="00E7021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223360">
        <w:rPr>
          <w:rFonts w:ascii="Times New Roman" w:eastAsia="Calibri" w:hAnsi="Times New Roman"/>
          <w:sz w:val="26"/>
          <w:szCs w:val="26"/>
        </w:rPr>
        <w:t>4.</w:t>
      </w:r>
      <w:r w:rsidR="00D65180" w:rsidRPr="00223360">
        <w:rPr>
          <w:rFonts w:ascii="Times New Roman" w:eastAsia="Calibri" w:hAnsi="Times New Roman"/>
          <w:sz w:val="26"/>
          <w:szCs w:val="26"/>
        </w:rPr>
        <w:t xml:space="preserve"> Назначение и освобождение от должности </w:t>
      </w:r>
      <w:r w:rsidR="00FA316C" w:rsidRPr="00223360">
        <w:rPr>
          <w:rFonts w:ascii="Times New Roman" w:eastAsia="Calibri" w:hAnsi="Times New Roman"/>
          <w:sz w:val="26"/>
          <w:szCs w:val="26"/>
        </w:rPr>
        <w:t>ведущего специалиста-эксперта осуществляется</w:t>
      </w:r>
      <w:r w:rsidR="001A2404" w:rsidRPr="00223360">
        <w:rPr>
          <w:rFonts w:ascii="Times New Roman" w:eastAsia="Calibri" w:hAnsi="Times New Roman"/>
          <w:sz w:val="26"/>
          <w:szCs w:val="26"/>
        </w:rPr>
        <w:t xml:space="preserve"> приказом начальника Межрайонной ИФНС России №12 по Приморскому краю.</w:t>
      </w:r>
      <w:r w:rsidR="00D65180" w:rsidRPr="00223360">
        <w:rPr>
          <w:rFonts w:ascii="Times New Roman" w:eastAsia="Calibri" w:hAnsi="Times New Roman"/>
          <w:sz w:val="26"/>
          <w:szCs w:val="26"/>
        </w:rPr>
        <w:t xml:space="preserve">   </w:t>
      </w:r>
    </w:p>
    <w:p w:rsidR="001A2404" w:rsidRPr="00223360" w:rsidRDefault="002C189D" w:rsidP="00E7021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223360">
        <w:rPr>
          <w:rFonts w:ascii="Times New Roman" w:eastAsia="Calibri" w:hAnsi="Times New Roman"/>
          <w:sz w:val="26"/>
          <w:szCs w:val="26"/>
        </w:rPr>
        <w:t>5.</w:t>
      </w:r>
      <w:r w:rsidR="00805D21" w:rsidRPr="00223360">
        <w:rPr>
          <w:rFonts w:ascii="Times New Roman" w:eastAsia="Calibri" w:hAnsi="Times New Roman"/>
          <w:sz w:val="26"/>
          <w:szCs w:val="26"/>
        </w:rPr>
        <w:t xml:space="preserve"> </w:t>
      </w:r>
      <w:r w:rsidR="00FA316C" w:rsidRPr="00223360">
        <w:rPr>
          <w:rFonts w:ascii="Times New Roman" w:eastAsia="Calibri" w:hAnsi="Times New Roman"/>
          <w:sz w:val="26"/>
          <w:szCs w:val="26"/>
        </w:rPr>
        <w:t xml:space="preserve">Ведущий специалист-эксперт </w:t>
      </w:r>
      <w:r w:rsidR="00D65180" w:rsidRPr="00223360">
        <w:rPr>
          <w:rFonts w:ascii="Times New Roman" w:eastAsia="Calibri" w:hAnsi="Times New Roman"/>
          <w:sz w:val="26"/>
          <w:szCs w:val="26"/>
        </w:rPr>
        <w:t xml:space="preserve">непосредственно подчиняется </w:t>
      </w:r>
      <w:r w:rsidR="00FA316C" w:rsidRPr="00223360">
        <w:rPr>
          <w:rFonts w:ascii="Times New Roman" w:eastAsia="Calibri" w:hAnsi="Times New Roman"/>
          <w:sz w:val="26"/>
          <w:szCs w:val="26"/>
        </w:rPr>
        <w:t>начальнику отдела</w:t>
      </w:r>
      <w:r w:rsidR="00D14DB1" w:rsidRPr="00223360">
        <w:rPr>
          <w:rFonts w:ascii="Times New Roman" w:eastAsia="Calibri" w:hAnsi="Times New Roman"/>
          <w:sz w:val="26"/>
          <w:szCs w:val="26"/>
        </w:rPr>
        <w:t>,</w:t>
      </w:r>
      <w:r w:rsidR="00D65180" w:rsidRPr="00223360">
        <w:rPr>
          <w:rFonts w:ascii="Times New Roman" w:eastAsia="Calibri" w:hAnsi="Times New Roman"/>
          <w:sz w:val="26"/>
          <w:szCs w:val="26"/>
        </w:rPr>
        <w:t xml:space="preserve"> либо лицу, исполняющему его обязанности. </w:t>
      </w:r>
    </w:p>
    <w:p w:rsidR="00CC5FB7" w:rsidRPr="00223360" w:rsidRDefault="00CC5FB7" w:rsidP="00E7021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D65180" w:rsidRPr="00223360" w:rsidRDefault="00D65180" w:rsidP="00E70212">
      <w:pPr>
        <w:pStyle w:val="a8"/>
        <w:numPr>
          <w:ilvl w:val="0"/>
          <w:numId w:val="3"/>
        </w:numPr>
        <w:overflowPunct/>
        <w:autoSpaceDE/>
        <w:autoSpaceDN/>
        <w:adjustRightInd/>
        <w:ind w:left="0" w:firstLine="709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3" w:name="_Toc404604191"/>
      <w:bookmarkStart w:id="4" w:name="_Toc406419300"/>
      <w:bookmarkStart w:id="5" w:name="_Toc479853583"/>
      <w:r w:rsidRPr="00223360">
        <w:rPr>
          <w:rFonts w:ascii="Times New Roman" w:eastAsia="Calibri" w:hAnsi="Times New Roman"/>
          <w:b/>
          <w:sz w:val="26"/>
          <w:szCs w:val="26"/>
        </w:rPr>
        <w:t>Квалификационные требования</w:t>
      </w:r>
      <w:bookmarkEnd w:id="3"/>
      <w:bookmarkEnd w:id="4"/>
      <w:bookmarkEnd w:id="5"/>
      <w:r w:rsidR="00F00B12" w:rsidRPr="00223360">
        <w:rPr>
          <w:rFonts w:ascii="Times New Roman" w:eastAsia="Calibri" w:hAnsi="Times New Roman"/>
          <w:b/>
          <w:sz w:val="26"/>
          <w:szCs w:val="26"/>
        </w:rPr>
        <w:t xml:space="preserve"> для замещения должности гражданской службы</w:t>
      </w:r>
    </w:p>
    <w:p w:rsidR="00583AB0" w:rsidRPr="00223360" w:rsidRDefault="00583AB0" w:rsidP="00E70212">
      <w:pPr>
        <w:pStyle w:val="a8"/>
        <w:overflowPunct/>
        <w:autoSpaceDE/>
        <w:autoSpaceDN/>
        <w:adjustRightInd/>
        <w:ind w:left="0" w:firstLine="709"/>
        <w:textAlignment w:val="auto"/>
        <w:rPr>
          <w:rFonts w:ascii="Times New Roman" w:eastAsia="Calibri" w:hAnsi="Times New Roman"/>
          <w:sz w:val="26"/>
          <w:szCs w:val="26"/>
        </w:rPr>
      </w:pPr>
    </w:p>
    <w:p w:rsidR="00D65180" w:rsidRPr="00223360" w:rsidRDefault="00C10B63" w:rsidP="00E70212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223360">
        <w:rPr>
          <w:rFonts w:ascii="Times New Roman" w:eastAsia="Calibri" w:hAnsi="Times New Roman"/>
          <w:sz w:val="26"/>
          <w:szCs w:val="26"/>
        </w:rPr>
        <w:t xml:space="preserve">6. </w:t>
      </w:r>
      <w:r w:rsidR="00D65180" w:rsidRPr="00223360">
        <w:rPr>
          <w:rFonts w:ascii="Times New Roman" w:eastAsia="Calibri" w:hAnsi="Times New Roman"/>
          <w:sz w:val="26"/>
          <w:szCs w:val="26"/>
        </w:rPr>
        <w:t xml:space="preserve">Для замещения должности </w:t>
      </w:r>
      <w:r w:rsidR="00DA5C7B" w:rsidRPr="00223360">
        <w:rPr>
          <w:rFonts w:ascii="Times New Roman" w:eastAsia="Calibri" w:hAnsi="Times New Roman"/>
          <w:sz w:val="26"/>
          <w:szCs w:val="26"/>
        </w:rPr>
        <w:t xml:space="preserve">ведущего специалиста-эксперта </w:t>
      </w:r>
      <w:r w:rsidR="00D65180" w:rsidRPr="00223360">
        <w:rPr>
          <w:rFonts w:ascii="Times New Roman" w:eastAsia="Calibri" w:hAnsi="Times New Roman"/>
          <w:sz w:val="26"/>
          <w:szCs w:val="26"/>
        </w:rPr>
        <w:t xml:space="preserve">устанавливаются </w:t>
      </w:r>
      <w:r w:rsidRPr="00223360">
        <w:rPr>
          <w:rFonts w:ascii="Times New Roman" w:eastAsia="Calibri" w:hAnsi="Times New Roman"/>
          <w:sz w:val="26"/>
          <w:szCs w:val="26"/>
        </w:rPr>
        <w:t>следующие требования.</w:t>
      </w:r>
    </w:p>
    <w:p w:rsidR="004E1E33" w:rsidRPr="00223360" w:rsidRDefault="00C56FD5" w:rsidP="00E7021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223360">
        <w:rPr>
          <w:rFonts w:ascii="Times New Roman" w:eastAsia="Calibri" w:hAnsi="Times New Roman"/>
          <w:sz w:val="26"/>
          <w:szCs w:val="26"/>
        </w:rPr>
        <w:t xml:space="preserve">6.1. Наличие </w:t>
      </w:r>
      <w:r w:rsidRPr="00223360">
        <w:rPr>
          <w:rFonts w:ascii="Times New Roman" w:hAnsi="Times New Roman"/>
          <w:sz w:val="26"/>
          <w:szCs w:val="26"/>
          <w:lang w:eastAsia="ru-RU"/>
        </w:rPr>
        <w:t>высшего образо</w:t>
      </w:r>
      <w:r w:rsidR="00EA6980" w:rsidRPr="00223360">
        <w:rPr>
          <w:rFonts w:ascii="Times New Roman" w:hAnsi="Times New Roman"/>
          <w:sz w:val="26"/>
          <w:szCs w:val="26"/>
          <w:lang w:eastAsia="ru-RU"/>
        </w:rPr>
        <w:t>в</w:t>
      </w:r>
      <w:r w:rsidRPr="00223360">
        <w:rPr>
          <w:rFonts w:ascii="Times New Roman" w:hAnsi="Times New Roman"/>
          <w:sz w:val="26"/>
          <w:szCs w:val="26"/>
          <w:lang w:eastAsia="ru-RU"/>
        </w:rPr>
        <w:t>ания</w:t>
      </w:r>
      <w:r w:rsidR="00FF01B1" w:rsidRPr="00223360">
        <w:rPr>
          <w:rFonts w:ascii="Times New Roman" w:eastAsia="Calibri" w:hAnsi="Times New Roman"/>
          <w:sz w:val="26"/>
          <w:szCs w:val="26"/>
        </w:rPr>
        <w:t>.</w:t>
      </w:r>
    </w:p>
    <w:p w:rsidR="00677EF2" w:rsidRPr="00223360" w:rsidRDefault="00EA6980" w:rsidP="00E70212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223360">
        <w:rPr>
          <w:rFonts w:ascii="Times New Roman" w:eastAsia="Calibri" w:hAnsi="Times New Roman"/>
          <w:sz w:val="26"/>
          <w:szCs w:val="26"/>
        </w:rPr>
        <w:t>6</w:t>
      </w:r>
      <w:r w:rsidR="00D65180" w:rsidRPr="00223360">
        <w:rPr>
          <w:rFonts w:ascii="Times New Roman" w:eastAsia="Calibri" w:hAnsi="Times New Roman"/>
          <w:sz w:val="26"/>
          <w:szCs w:val="26"/>
        </w:rPr>
        <w:t>.2. </w:t>
      </w:r>
      <w:r w:rsidR="00677EF2" w:rsidRPr="00223360">
        <w:rPr>
          <w:rFonts w:ascii="Times New Roman" w:hAnsi="Times New Roman"/>
          <w:sz w:val="26"/>
          <w:szCs w:val="26"/>
          <w:lang w:eastAsia="ru-RU"/>
        </w:rPr>
        <w:t>Без предъявления требований к стажу.</w:t>
      </w:r>
    </w:p>
    <w:p w:rsidR="00F70E1E" w:rsidRPr="00223360" w:rsidRDefault="00F70E1E" w:rsidP="00E70212">
      <w:pPr>
        <w:shd w:val="clear" w:color="auto" w:fill="FFFFFF"/>
        <w:tabs>
          <w:tab w:val="left" w:pos="0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223360">
        <w:rPr>
          <w:rFonts w:ascii="Times New Roman" w:eastAsia="Calibri" w:hAnsi="Times New Roman"/>
          <w:sz w:val="26"/>
          <w:szCs w:val="26"/>
        </w:rPr>
        <w:t>6.3. Наличие базовых знаний:</w:t>
      </w:r>
    </w:p>
    <w:p w:rsidR="00D65180" w:rsidRPr="00223360" w:rsidRDefault="001A520B" w:rsidP="00E7021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223360">
        <w:rPr>
          <w:rFonts w:ascii="Times New Roman" w:eastAsia="Calibri" w:hAnsi="Times New Roman"/>
          <w:sz w:val="26"/>
          <w:szCs w:val="26"/>
        </w:rPr>
        <w:t>-</w:t>
      </w:r>
      <w:r w:rsidR="00D65180" w:rsidRPr="00223360">
        <w:rPr>
          <w:rFonts w:ascii="Times New Roman" w:eastAsia="Calibri" w:hAnsi="Times New Roman"/>
          <w:sz w:val="26"/>
          <w:szCs w:val="26"/>
        </w:rPr>
        <w:t xml:space="preserve"> знание государственного языка Российской Федерации (русского языка);</w:t>
      </w:r>
    </w:p>
    <w:p w:rsidR="00D65180" w:rsidRPr="00223360" w:rsidRDefault="001A520B" w:rsidP="00E7021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223360">
        <w:rPr>
          <w:rFonts w:ascii="Times New Roman" w:eastAsia="Calibri" w:hAnsi="Times New Roman"/>
          <w:sz w:val="26"/>
          <w:szCs w:val="26"/>
        </w:rPr>
        <w:t>-</w:t>
      </w:r>
      <w:r w:rsidR="00D65180" w:rsidRPr="00223360">
        <w:rPr>
          <w:rFonts w:ascii="Times New Roman" w:eastAsia="Calibri" w:hAnsi="Times New Roman"/>
          <w:sz w:val="26"/>
          <w:szCs w:val="26"/>
        </w:rPr>
        <w:t xml:space="preserve"> знания </w:t>
      </w:r>
      <w:r w:rsidR="002F03EC" w:rsidRPr="00223360">
        <w:rPr>
          <w:rFonts w:ascii="Times New Roman" w:eastAsia="Calibri" w:hAnsi="Times New Roman"/>
          <w:sz w:val="26"/>
          <w:szCs w:val="26"/>
        </w:rPr>
        <w:t>основ: Конституции</w:t>
      </w:r>
      <w:r w:rsidR="00D65180" w:rsidRPr="00223360">
        <w:rPr>
          <w:rFonts w:ascii="Times New Roman" w:eastAsia="Calibri" w:hAnsi="Times New Roman"/>
          <w:sz w:val="26"/>
          <w:szCs w:val="26"/>
        </w:rPr>
        <w:t xml:space="preserve"> Российской Федерации,</w:t>
      </w:r>
      <w:r w:rsidR="00AD38C6" w:rsidRPr="00223360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223360">
        <w:rPr>
          <w:rFonts w:ascii="Times New Roman" w:eastAsia="Calibri" w:hAnsi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Федерации»;</w:t>
      </w:r>
      <w:r w:rsidRPr="00223360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223360">
        <w:rPr>
          <w:rFonts w:ascii="Times New Roman" w:eastAsia="Calibri" w:hAnsi="Times New Roman"/>
          <w:sz w:val="26"/>
          <w:szCs w:val="26"/>
        </w:rPr>
        <w:t>Федерального зак</w:t>
      </w:r>
      <w:r w:rsidR="002F03EC" w:rsidRPr="00223360">
        <w:rPr>
          <w:rFonts w:ascii="Times New Roman" w:eastAsia="Calibri" w:hAnsi="Times New Roman"/>
          <w:sz w:val="26"/>
          <w:szCs w:val="26"/>
        </w:rPr>
        <w:t xml:space="preserve">она от 27 июля 2004 г. № 79-ФЗ </w:t>
      </w:r>
      <w:r w:rsidR="00D65180" w:rsidRPr="00223360">
        <w:rPr>
          <w:rFonts w:ascii="Times New Roman" w:eastAsia="Calibri" w:hAnsi="Times New Roman"/>
          <w:sz w:val="26"/>
          <w:szCs w:val="26"/>
        </w:rPr>
        <w:t>«О государственной гражданской службе Российской Федерации»;</w:t>
      </w:r>
      <w:r w:rsidRPr="00223360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223360">
        <w:rPr>
          <w:rFonts w:ascii="Times New Roman" w:eastAsia="Calibri" w:hAnsi="Times New Roman"/>
          <w:sz w:val="26"/>
          <w:szCs w:val="26"/>
        </w:rPr>
        <w:t>Федерального закона от 25 декабря 2008 г. № 273-ФЗ «О противодействии коррупции»;</w:t>
      </w:r>
    </w:p>
    <w:p w:rsidR="00D65180" w:rsidRPr="00223360" w:rsidRDefault="001A520B" w:rsidP="00E7021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223360">
        <w:rPr>
          <w:rFonts w:ascii="Times New Roman" w:eastAsia="Calibri" w:hAnsi="Times New Roman"/>
          <w:sz w:val="26"/>
          <w:szCs w:val="26"/>
        </w:rPr>
        <w:lastRenderedPageBreak/>
        <w:t>- з</w:t>
      </w:r>
      <w:r w:rsidR="00D65180" w:rsidRPr="00223360">
        <w:rPr>
          <w:rFonts w:ascii="Times New Roman" w:eastAsia="Calibri" w:hAnsi="Times New Roman"/>
          <w:sz w:val="26"/>
          <w:szCs w:val="26"/>
        </w:rPr>
        <w:t>нания и умения в области информационно-коммуникационных технологий.</w:t>
      </w:r>
    </w:p>
    <w:p w:rsidR="00E77FDA" w:rsidRPr="00223360" w:rsidRDefault="00E77FDA" w:rsidP="00E7021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223360">
        <w:rPr>
          <w:rFonts w:ascii="Times New Roman" w:eastAsia="Calibri" w:hAnsi="Times New Roman"/>
          <w:sz w:val="26"/>
          <w:szCs w:val="26"/>
        </w:rPr>
        <w:t>6.4. Наличие профессиональных знаний:</w:t>
      </w:r>
    </w:p>
    <w:p w:rsidR="00C1091F" w:rsidRPr="00223360" w:rsidRDefault="00E63339" w:rsidP="00E7021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223360">
        <w:rPr>
          <w:rFonts w:ascii="Times New Roman" w:eastAsia="Calibri" w:hAnsi="Times New Roman"/>
          <w:sz w:val="26"/>
          <w:szCs w:val="26"/>
        </w:rPr>
        <w:t>6.4.1.В</w:t>
      </w:r>
      <w:r w:rsidRPr="00223360">
        <w:rPr>
          <w:rFonts w:ascii="Times New Roman" w:hAnsi="Times New Roman"/>
          <w:bCs/>
          <w:sz w:val="26"/>
          <w:szCs w:val="26"/>
        </w:rPr>
        <w:t xml:space="preserve"> сфере законодательства Российской Федерации</w:t>
      </w:r>
      <w:r w:rsidR="00E5222B" w:rsidRPr="00223360">
        <w:rPr>
          <w:rFonts w:ascii="Times New Roman" w:eastAsia="Calibri" w:hAnsi="Times New Roman"/>
          <w:sz w:val="26"/>
          <w:szCs w:val="26"/>
        </w:rPr>
        <w:t>:</w:t>
      </w:r>
    </w:p>
    <w:p w:rsidR="006F346F" w:rsidRPr="00223360" w:rsidRDefault="006F346F" w:rsidP="006F346F">
      <w:pPr>
        <w:tabs>
          <w:tab w:val="left" w:pos="922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  <w:lang w:eastAsia="ru-RU"/>
        </w:rPr>
        <w:t xml:space="preserve">Трудовой кодекс Российской Федерации; </w:t>
      </w:r>
      <w:r w:rsidRPr="00223360">
        <w:rPr>
          <w:rFonts w:ascii="Times New Roman" w:hAnsi="Times New Roman"/>
          <w:sz w:val="26"/>
          <w:szCs w:val="26"/>
        </w:rPr>
        <w:t xml:space="preserve">Федеральный закон от 27 июля 2004 г. № 79-ФЗ «О государственной гражданской службе Российской Федерации»;  Федеральный закон от 25 декабря 2008 г. № 273-ФЗ «О противодействии коррупции»; Федеральный закон от 17 июля 2009 г. № 172-ФЗ «Об антикоррупционной экспертизе нормативных правовых актов и проектов нормативных правовых актов»; Федеральный закон от 3 декабря 2012 г. № 230-ФЗ «О контроле за соответствием расходов лиц, замещающих государственные должности, и иных лиц их доходам»; </w:t>
      </w:r>
      <w:proofErr w:type="gramStart"/>
      <w:r w:rsidRPr="00223360">
        <w:rPr>
          <w:rFonts w:ascii="Times New Roman" w:hAnsi="Times New Roman"/>
          <w:sz w:val="26"/>
          <w:szCs w:val="26"/>
        </w:rPr>
        <w:t>Федеральный закон от 7 мая 2013 г.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  <w:proofErr w:type="gramEnd"/>
    </w:p>
    <w:p w:rsidR="006F346F" w:rsidRPr="00223360" w:rsidRDefault="006F346F" w:rsidP="006F346F">
      <w:pPr>
        <w:pStyle w:val="a8"/>
        <w:tabs>
          <w:tab w:val="left" w:pos="567"/>
          <w:tab w:val="left" w:pos="1418"/>
        </w:tabs>
        <w:overflowPunct/>
        <w:autoSpaceDE/>
        <w:autoSpaceDN/>
        <w:adjustRightInd/>
        <w:ind w:left="0" w:firstLine="709"/>
        <w:contextualSpacing w:val="0"/>
        <w:jc w:val="both"/>
        <w:textAlignment w:val="auto"/>
        <w:rPr>
          <w:rFonts w:ascii="Times New Roman" w:hAnsi="Times New Roman"/>
          <w:sz w:val="26"/>
          <w:szCs w:val="26"/>
        </w:rPr>
      </w:pPr>
      <w:proofErr w:type="gramStart"/>
      <w:r w:rsidRPr="00223360">
        <w:rPr>
          <w:rFonts w:ascii="Times New Roman" w:hAnsi="Times New Roman"/>
          <w:sz w:val="26"/>
          <w:szCs w:val="26"/>
        </w:rPr>
        <w:t>Указ Президента Российской Федерации от 11 января 1995 г. № 32 «О государственных должностях Российской Федерации»; Указ Президента Российской Федерации от 9 марта 2004 г. № 314 «О системе и структуре федеральных органов исполнительной власти»; Указ Президента Российской Федерации от 1 февраля 2005 г. № 110; «О проведении аттестации государственных гражданских служащих Российской Федерации»;</w:t>
      </w:r>
      <w:proofErr w:type="gramEnd"/>
      <w:r w:rsidRPr="00223360">
        <w:rPr>
          <w:rFonts w:ascii="Times New Roman" w:hAnsi="Times New Roman"/>
          <w:sz w:val="26"/>
          <w:szCs w:val="26"/>
        </w:rPr>
        <w:t xml:space="preserve"> Указ Президента Российской Федерации от 1 февраля 2005 г. № 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1 февраля 2005 г. № 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 г. № 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 Указ Президента Российской Федерации от 31 декабря 2005 г. № 1574 «О Реестре должностей федеральной государственной гражданской службы»;</w:t>
      </w:r>
      <w:r w:rsidR="00237617" w:rsidRPr="0022336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223360">
        <w:rPr>
          <w:rFonts w:ascii="Times New Roman" w:hAnsi="Times New Roman"/>
          <w:sz w:val="26"/>
          <w:szCs w:val="26"/>
        </w:rPr>
        <w:t>Указ Президента Российской Федерации от 24 июня 2019 г. № 288 «Об основных направлениях развития государственной гражданской службы Российской Федерации на 2019 – 2021 годы»; Указ Президента Российской Федерации от 16 января 2017 г.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  <w:proofErr w:type="gramEnd"/>
      <w:r w:rsidRPr="00223360">
        <w:rPr>
          <w:rFonts w:ascii="Times New Roman" w:hAnsi="Times New Roman"/>
          <w:sz w:val="26"/>
          <w:szCs w:val="26"/>
        </w:rPr>
        <w:t xml:space="preserve"> Указ Президента Российской Федерации от 1 марта 2017 г. № 96; «</w:t>
      </w:r>
      <w:r w:rsidRPr="00223360">
        <w:rPr>
          <w:rFonts w:ascii="Times New Roman" w:hAnsi="Times New Roman"/>
          <w:sz w:val="26"/>
          <w:szCs w:val="26"/>
          <w:lang w:eastAsia="ru-RU"/>
        </w:rPr>
        <w:t xml:space="preserve">Об утверждении Положения о кадровом резерве федерального государственного органа»; </w:t>
      </w:r>
      <w:r w:rsidRPr="00223360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16 февраля 2005 г. № 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 Указ Президента Российской Федерации от 18 июля 2005 г. № 813 «О порядке и условиях командирования федеральных государственных гражданских служащих»; Указ Президента Российской Федерации от 25 июля 2006 г. № 763 «О денежном содержании федеральных государственных гражданских служащих»; </w:t>
      </w:r>
      <w:proofErr w:type="gramStart"/>
      <w:r w:rsidRPr="00223360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19 ноября 2007 г. № 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</w:t>
      </w:r>
      <w:r w:rsidRPr="00223360">
        <w:rPr>
          <w:rFonts w:ascii="Times New Roman" w:hAnsi="Times New Roman"/>
          <w:sz w:val="26"/>
          <w:szCs w:val="26"/>
        </w:rPr>
        <w:lastRenderedPageBreak/>
        <w:t>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</w:t>
      </w:r>
      <w:proofErr w:type="gramEnd"/>
      <w:r w:rsidRPr="00223360">
        <w:rPr>
          <w:rFonts w:ascii="Times New Roman" w:hAnsi="Times New Roman"/>
          <w:sz w:val="26"/>
          <w:szCs w:val="26"/>
        </w:rPr>
        <w:t xml:space="preserve">»; </w:t>
      </w:r>
      <w:proofErr w:type="gramStart"/>
      <w:r w:rsidRPr="00223360">
        <w:rPr>
          <w:rFonts w:ascii="Times New Roman" w:hAnsi="Times New Roman"/>
          <w:sz w:val="26"/>
          <w:szCs w:val="26"/>
        </w:rPr>
        <w:t>Указ Президента Российской Федерации от 19 ноября 2007 г. № 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  <w:proofErr w:type="gramEnd"/>
      <w:r w:rsidRPr="00223360">
        <w:rPr>
          <w:rFonts w:ascii="Times New Roman" w:hAnsi="Times New Roman"/>
          <w:sz w:val="26"/>
          <w:szCs w:val="26"/>
        </w:rPr>
        <w:t xml:space="preserve"> Указ Президента Российской Федерации от 12 августа 2002 г. № 885 «Об утверждении общих принципов служебного поведения государственных служащих»; Указ Президента Российской Федерации от 19 мая 2008 г. № 815 «О мерах по противодействию коррупции»; </w:t>
      </w:r>
      <w:proofErr w:type="gramStart"/>
      <w:r w:rsidRPr="00223360">
        <w:rPr>
          <w:rFonts w:ascii="Times New Roman" w:hAnsi="Times New Roman"/>
          <w:sz w:val="26"/>
          <w:szCs w:val="26"/>
        </w:rPr>
        <w:t>Указ Президента Российской Федерации от 18 мая 2009 г. № 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  <w:r w:rsidRPr="00223360">
        <w:rPr>
          <w:rFonts w:ascii="Times New Roman" w:hAnsi="Times New Roman"/>
          <w:sz w:val="26"/>
          <w:szCs w:val="26"/>
        </w:rPr>
        <w:t xml:space="preserve"> 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</w:t>
      </w:r>
      <w:proofErr w:type="gramStart"/>
      <w:r w:rsidRPr="00223360">
        <w:rPr>
          <w:rFonts w:ascii="Times New Roman" w:hAnsi="Times New Roman"/>
          <w:sz w:val="26"/>
          <w:szCs w:val="26"/>
        </w:rPr>
        <w:t>Указ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  <w:r w:rsidRPr="00223360">
        <w:rPr>
          <w:rFonts w:ascii="Times New Roman" w:hAnsi="Times New Roman"/>
          <w:sz w:val="26"/>
          <w:szCs w:val="26"/>
        </w:rPr>
        <w:t xml:space="preserve"> Указ Президента Российской Федерации от 1 июля 2010 г. № 821 «О комиссиях по соблюдению требований к служебному поведению федеральных государственных служащих и урегулированию конфликта интересов»;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коррупции»»; </w:t>
      </w:r>
      <w:proofErr w:type="gramStart"/>
      <w:r w:rsidRPr="00223360">
        <w:rPr>
          <w:rFonts w:ascii="Times New Roman" w:hAnsi="Times New Roman"/>
          <w:sz w:val="26"/>
          <w:szCs w:val="26"/>
        </w:rPr>
        <w:t>Указ Президента Российской Федерации от 2 апреля 2013 г. № 309 «О мерах по реализации отдельных положений Федерального закона «О противодействии коррупции»»; Указ Президента Российской Федерации от 2 апреля 2013 г. № 310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доходам»»;</w:t>
      </w:r>
      <w:proofErr w:type="gramEnd"/>
      <w:r w:rsidRPr="00223360">
        <w:rPr>
          <w:rFonts w:ascii="Times New Roman" w:hAnsi="Times New Roman"/>
          <w:sz w:val="26"/>
          <w:szCs w:val="26"/>
        </w:rPr>
        <w:t xml:space="preserve"> Указ Президента Российской Федерации от 8 июля 2013 г. № 613 «Вопросы противодействия коррупции»; Указ Президента Российской Федерации от 3 декабря 2013 г. № 878 «Об Управлении Президента Российской Федерации по вопросам противодействия коррупции»; Указ Президента Российской Федерации от 23 июня 2014 г.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6F346F" w:rsidRPr="00223360" w:rsidRDefault="006F346F" w:rsidP="006F346F">
      <w:pPr>
        <w:pStyle w:val="a8"/>
        <w:tabs>
          <w:tab w:val="left" w:pos="567"/>
          <w:tab w:val="left" w:pos="1418"/>
        </w:tabs>
        <w:overflowPunct/>
        <w:autoSpaceDE/>
        <w:autoSpaceDN/>
        <w:adjustRightInd/>
        <w:ind w:left="0" w:firstLine="709"/>
        <w:contextualSpacing w:val="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31 марта 2018 г. № 397 «</w:t>
      </w:r>
      <w:r w:rsidRPr="00223360">
        <w:rPr>
          <w:rFonts w:ascii="Times New Roman" w:hAnsi="Times New Roman"/>
          <w:sz w:val="26"/>
          <w:szCs w:val="26"/>
          <w:lang w:eastAsia="ru-RU"/>
        </w:rPr>
        <w:t>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</w:t>
      </w:r>
      <w:r w:rsidRPr="00223360">
        <w:rPr>
          <w:rFonts w:ascii="Times New Roman" w:hAnsi="Times New Roman"/>
          <w:sz w:val="26"/>
          <w:szCs w:val="26"/>
        </w:rPr>
        <w:t xml:space="preserve">»; </w:t>
      </w:r>
      <w:proofErr w:type="gramStart"/>
      <w:r w:rsidRPr="00223360">
        <w:rPr>
          <w:rFonts w:ascii="Times New Roman" w:hAnsi="Times New Roman"/>
          <w:sz w:val="26"/>
          <w:szCs w:val="26"/>
        </w:rPr>
        <w:t xml:space="preserve">распоряжение Правительства Российской Федерации от 24 июля 2019 г. № 1646-р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2019 – 2021 годы»; постановление Правительства </w:t>
      </w:r>
      <w:r w:rsidRPr="00223360">
        <w:rPr>
          <w:rFonts w:ascii="Times New Roman" w:hAnsi="Times New Roman"/>
          <w:sz w:val="26"/>
          <w:szCs w:val="26"/>
        </w:rPr>
        <w:lastRenderedPageBreak/>
        <w:t>Российской Федерации от 7 октября 2019 г. № 1296 «Об утверждении Положения о наставничестве на государственной гражданской службе Российской Федерации»;</w:t>
      </w:r>
      <w:proofErr w:type="gramEnd"/>
      <w:r w:rsidRPr="00223360">
        <w:rPr>
          <w:rFonts w:ascii="Times New Roman" w:hAnsi="Times New Roman"/>
          <w:sz w:val="26"/>
          <w:szCs w:val="26"/>
        </w:rPr>
        <w:t xml:space="preserve"> постановление Правительства Российской Федерации от 15 января 2020 г. № 9 «Об утверждении единой методики прохождения испытания на государственной гражданской службе Российской Федерации в федеральных органах исполнительной власти»</w:t>
      </w:r>
      <w:proofErr w:type="gramStart"/>
      <w:r w:rsidRPr="00223360">
        <w:rPr>
          <w:rFonts w:ascii="Times New Roman" w:hAnsi="Times New Roman"/>
          <w:sz w:val="26"/>
          <w:szCs w:val="26"/>
        </w:rPr>
        <w:t>.</w:t>
      </w:r>
      <w:proofErr w:type="gramEnd"/>
      <w:r w:rsidRPr="0022336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223360">
        <w:rPr>
          <w:rFonts w:ascii="Times New Roman" w:hAnsi="Times New Roman"/>
          <w:sz w:val="26"/>
          <w:szCs w:val="26"/>
        </w:rPr>
        <w:t>п</w:t>
      </w:r>
      <w:proofErr w:type="gramEnd"/>
      <w:r w:rsidRPr="00223360">
        <w:rPr>
          <w:rFonts w:ascii="Times New Roman" w:hAnsi="Times New Roman"/>
          <w:sz w:val="26"/>
          <w:szCs w:val="26"/>
        </w:rPr>
        <w:t xml:space="preserve">остановление Правительства Российской Федерации от 6 сентября 2007 г. № 562 «Об утверждении Правил исчисления денежного содержания федеральных государственных гражданских служащих»; постановление Правительства Российской Федерации от 27 января 2009 г. № 63 «О предоставлении федеральным государственным гражданским служащим единовременной субсидии на приобретение жилого помещения»; </w:t>
      </w:r>
      <w:proofErr w:type="gramStart"/>
      <w:r w:rsidRPr="00223360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27 октября 2012 г. № 1103 «Об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помещения»;</w:t>
      </w:r>
      <w:proofErr w:type="gramEnd"/>
      <w:r w:rsidRPr="00223360">
        <w:rPr>
          <w:rFonts w:ascii="Times New Roman" w:hAnsi="Times New Roman"/>
          <w:sz w:val="26"/>
          <w:szCs w:val="26"/>
        </w:rPr>
        <w:t xml:space="preserve"> постановление Правительства Российской Федерации от 19 сентября 2013 г. № 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органах»; постановление Правительства Российской Федерации от 5 июля 2013 г. № 568 «О 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 и другими федеральными законами в целях противодействия коррупции»; постановление Правительства Российской Федерации от 9 января 2014 г. № 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 постановление Правительства Российской Федерации от 21 января 2015 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5E7341" w:rsidRPr="00223360" w:rsidRDefault="001C431D" w:rsidP="00E70212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23360">
        <w:rPr>
          <w:rFonts w:ascii="Times New Roman" w:eastAsia="Calibri" w:hAnsi="Times New Roman"/>
          <w:sz w:val="26"/>
          <w:szCs w:val="26"/>
          <w:lang w:val="ru-RU"/>
        </w:rPr>
        <w:t>Ведущий специалист-эксперт</w:t>
      </w:r>
      <w:r w:rsidR="005E7341" w:rsidRPr="00223360">
        <w:rPr>
          <w:rFonts w:ascii="Times New Roman" w:eastAsia="Calibri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6359B" w:rsidRPr="00223360" w:rsidRDefault="00F6359B" w:rsidP="00E70212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6F346F" w:rsidRPr="00223360" w:rsidRDefault="005532DC" w:rsidP="00E70212">
      <w:pPr>
        <w:pStyle w:val="aa"/>
        <w:numPr>
          <w:ilvl w:val="3"/>
          <w:numId w:val="22"/>
        </w:numPr>
        <w:tabs>
          <w:tab w:val="left" w:pos="0"/>
          <w:tab w:val="left" w:pos="709"/>
        </w:tabs>
        <w:ind w:left="0"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223360">
        <w:rPr>
          <w:rFonts w:ascii="Times New Roman" w:hAnsi="Times New Roman"/>
          <w:bCs/>
          <w:sz w:val="26"/>
          <w:szCs w:val="26"/>
          <w:lang w:val="ru-RU"/>
        </w:rPr>
        <w:t>Иные профессиональные знания</w:t>
      </w:r>
      <w:r w:rsidR="00C6515C" w:rsidRPr="00223360">
        <w:rPr>
          <w:rFonts w:ascii="Times New Roman" w:hAnsi="Times New Roman"/>
          <w:sz w:val="26"/>
          <w:szCs w:val="26"/>
          <w:lang w:val="ru-RU"/>
        </w:rPr>
        <w:t>:</w:t>
      </w:r>
      <w:r w:rsidR="00E729AF" w:rsidRPr="00223360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6F346F" w:rsidRPr="00223360" w:rsidRDefault="006F346F" w:rsidP="006F346F">
      <w:pPr>
        <w:pStyle w:val="a8"/>
        <w:tabs>
          <w:tab w:val="left" w:pos="0"/>
          <w:tab w:val="left" w:pos="142"/>
          <w:tab w:val="left" w:pos="851"/>
          <w:tab w:val="left" w:pos="1418"/>
          <w:tab w:val="left" w:pos="1985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>- понятие коррупции, причины ее возникновения и последствия;</w:t>
      </w:r>
    </w:p>
    <w:p w:rsidR="006F346F" w:rsidRPr="00223360" w:rsidRDefault="006F346F" w:rsidP="006F346F">
      <w:pPr>
        <w:pStyle w:val="a8"/>
        <w:tabs>
          <w:tab w:val="left" w:pos="0"/>
          <w:tab w:val="left" w:pos="142"/>
          <w:tab w:val="left" w:pos="851"/>
          <w:tab w:val="left" w:pos="1418"/>
          <w:tab w:val="left" w:pos="1985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>- основные направления политики государства в сфере противодействия коррупции;</w:t>
      </w:r>
    </w:p>
    <w:p w:rsidR="006F346F" w:rsidRPr="00223360" w:rsidRDefault="006F346F" w:rsidP="006F346F">
      <w:pPr>
        <w:pStyle w:val="a8"/>
        <w:tabs>
          <w:tab w:val="left" w:pos="0"/>
          <w:tab w:val="left" w:pos="142"/>
          <w:tab w:val="left" w:pos="851"/>
          <w:tab w:val="left" w:pos="1418"/>
          <w:tab w:val="left" w:pos="1985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>- меры по профилактике и противодействию коррупции на государственной гражданской службе;</w:t>
      </w:r>
    </w:p>
    <w:p w:rsidR="00F6359B" w:rsidRPr="00223360" w:rsidRDefault="00F6359B" w:rsidP="00E70212">
      <w:pPr>
        <w:pStyle w:val="aa"/>
        <w:tabs>
          <w:tab w:val="left" w:pos="0"/>
          <w:tab w:val="left" w:pos="709"/>
        </w:tabs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</w:p>
    <w:p w:rsidR="00237617" w:rsidRPr="00223360" w:rsidRDefault="00F661CF" w:rsidP="00657BA3">
      <w:pPr>
        <w:pStyle w:val="aa"/>
        <w:ind w:firstLine="709"/>
        <w:rPr>
          <w:rFonts w:ascii="Times New Roman" w:hAnsi="Times New Roman"/>
          <w:sz w:val="26"/>
          <w:szCs w:val="26"/>
          <w:lang w:val="ru-RU"/>
        </w:rPr>
      </w:pPr>
      <w:r w:rsidRPr="00223360">
        <w:rPr>
          <w:rFonts w:ascii="Times New Roman" w:eastAsia="Calibri" w:hAnsi="Times New Roman"/>
          <w:sz w:val="26"/>
          <w:szCs w:val="26"/>
          <w:lang w:val="ru-RU"/>
        </w:rPr>
        <w:t xml:space="preserve">6.5. </w:t>
      </w:r>
      <w:r w:rsidR="001934AC" w:rsidRPr="00223360">
        <w:rPr>
          <w:rFonts w:ascii="Times New Roman" w:eastAsia="Calibri" w:hAnsi="Times New Roman"/>
          <w:sz w:val="26"/>
          <w:szCs w:val="26"/>
          <w:lang w:val="ru-RU"/>
        </w:rPr>
        <w:t>Наличие функциональных знаний:</w:t>
      </w:r>
      <w:r w:rsidR="00C543CA" w:rsidRPr="00223360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237617" w:rsidRPr="00223360" w:rsidRDefault="00237617" w:rsidP="00237617">
      <w:pPr>
        <w:ind w:firstLine="709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>- базовые основы информатики, структурное построение информационных систем и особенности работы с ними.</w:t>
      </w:r>
    </w:p>
    <w:p w:rsidR="007E3B9B" w:rsidRPr="00223360" w:rsidRDefault="007E3B9B" w:rsidP="00E7021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6C1353" w:rsidRPr="00223360" w:rsidRDefault="00452137" w:rsidP="00E70212">
      <w:pPr>
        <w:pStyle w:val="a8"/>
        <w:ind w:left="0"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223360">
        <w:rPr>
          <w:rFonts w:ascii="Times New Roman" w:eastAsia="Calibri" w:hAnsi="Times New Roman"/>
          <w:sz w:val="26"/>
          <w:szCs w:val="26"/>
        </w:rPr>
        <w:t xml:space="preserve">6.6. Наличие базовых </w:t>
      </w:r>
      <w:r w:rsidR="00BE5DEE" w:rsidRPr="00223360">
        <w:rPr>
          <w:rFonts w:ascii="Times New Roman" w:eastAsia="Calibri" w:hAnsi="Times New Roman"/>
          <w:sz w:val="26"/>
          <w:szCs w:val="26"/>
        </w:rPr>
        <w:t>умений: умение</w:t>
      </w:r>
      <w:r w:rsidR="00D65180" w:rsidRPr="00223360">
        <w:rPr>
          <w:rFonts w:ascii="Times New Roman" w:eastAsia="Calibri" w:hAnsi="Times New Roman"/>
          <w:sz w:val="26"/>
          <w:szCs w:val="26"/>
        </w:rPr>
        <w:t xml:space="preserve"> мыслить системно (стратегически);</w:t>
      </w:r>
      <w:r w:rsidR="00F661CF" w:rsidRPr="00223360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223360">
        <w:rPr>
          <w:rFonts w:ascii="Times New Roman" w:eastAsia="Calibri" w:hAnsi="Times New Roman"/>
          <w:sz w:val="26"/>
          <w:szCs w:val="26"/>
        </w:rPr>
        <w:t xml:space="preserve">умение планировать, рационально использовать служебное время и достигать </w:t>
      </w:r>
      <w:r w:rsidR="001A632F" w:rsidRPr="00223360">
        <w:rPr>
          <w:rFonts w:ascii="Times New Roman" w:eastAsia="Calibri" w:hAnsi="Times New Roman"/>
          <w:sz w:val="26"/>
          <w:szCs w:val="26"/>
        </w:rPr>
        <w:t>результата; коммуникативные</w:t>
      </w:r>
      <w:r w:rsidR="00D65180" w:rsidRPr="00223360">
        <w:rPr>
          <w:rFonts w:ascii="Times New Roman" w:eastAsia="Calibri" w:hAnsi="Times New Roman"/>
          <w:sz w:val="26"/>
          <w:szCs w:val="26"/>
        </w:rPr>
        <w:t xml:space="preserve"> умения;</w:t>
      </w:r>
      <w:r w:rsidR="00F661CF" w:rsidRPr="00223360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223360">
        <w:rPr>
          <w:rFonts w:ascii="Times New Roman" w:eastAsia="Calibri" w:hAnsi="Times New Roman"/>
          <w:sz w:val="26"/>
          <w:szCs w:val="26"/>
        </w:rPr>
        <w:t>умение управлять изменениями.</w:t>
      </w:r>
      <w:r w:rsidR="006C1353" w:rsidRPr="00223360">
        <w:rPr>
          <w:rFonts w:ascii="Times New Roman" w:hAnsi="Times New Roman"/>
          <w:sz w:val="26"/>
          <w:szCs w:val="26"/>
          <w:lang w:bidi="en-US"/>
        </w:rPr>
        <w:t xml:space="preserve"> </w:t>
      </w:r>
    </w:p>
    <w:p w:rsidR="00F6359B" w:rsidRPr="00223360" w:rsidRDefault="00F6359B" w:rsidP="00E70212">
      <w:pPr>
        <w:pStyle w:val="a8"/>
        <w:ind w:left="0" w:firstLine="709"/>
        <w:jc w:val="both"/>
        <w:rPr>
          <w:rFonts w:ascii="Times New Roman" w:hAnsi="Times New Roman"/>
          <w:sz w:val="26"/>
          <w:szCs w:val="26"/>
          <w:lang w:bidi="en-US"/>
        </w:rPr>
      </w:pPr>
    </w:p>
    <w:p w:rsidR="00E43BFA" w:rsidRPr="00223360" w:rsidRDefault="00F661CF" w:rsidP="00E70212">
      <w:pPr>
        <w:pStyle w:val="a8"/>
        <w:overflowPunct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223360">
        <w:rPr>
          <w:rFonts w:ascii="Times New Roman" w:eastAsia="Calibri" w:hAnsi="Times New Roman"/>
          <w:sz w:val="26"/>
          <w:szCs w:val="26"/>
        </w:rPr>
        <w:t xml:space="preserve">6.7. </w:t>
      </w:r>
      <w:r w:rsidR="00136A59" w:rsidRPr="00223360">
        <w:rPr>
          <w:rFonts w:ascii="Times New Roman" w:eastAsia="Calibri" w:hAnsi="Times New Roman"/>
          <w:sz w:val="26"/>
          <w:szCs w:val="26"/>
        </w:rPr>
        <w:t xml:space="preserve">Наличие профессиональных умений: </w:t>
      </w:r>
      <w:r w:rsidR="00E729AF" w:rsidRPr="00223360">
        <w:rPr>
          <w:rFonts w:ascii="Times New Roman" w:hAnsi="Times New Roman"/>
          <w:sz w:val="26"/>
          <w:szCs w:val="26"/>
        </w:rPr>
        <w:t>проведение кадрового анализа и планирование деятельности с учетом организационных целей, бюджетных ограничений и потребностей в кадрах</w:t>
      </w:r>
      <w:r w:rsidRPr="00223360">
        <w:rPr>
          <w:rFonts w:ascii="Times New Roman" w:hAnsi="Times New Roman"/>
          <w:sz w:val="26"/>
          <w:szCs w:val="26"/>
        </w:rPr>
        <w:t>;</w:t>
      </w:r>
      <w:r w:rsidR="008229F5" w:rsidRPr="00223360">
        <w:rPr>
          <w:rFonts w:ascii="Times New Roman" w:hAnsi="Times New Roman"/>
          <w:sz w:val="26"/>
          <w:szCs w:val="26"/>
          <w:lang w:eastAsia="ru-RU"/>
        </w:rPr>
        <w:t xml:space="preserve">  </w:t>
      </w:r>
    </w:p>
    <w:p w:rsidR="00F6359B" w:rsidRPr="00223360" w:rsidRDefault="00F6359B" w:rsidP="00E70212">
      <w:pPr>
        <w:pStyle w:val="a8"/>
        <w:overflowPunct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237617" w:rsidRPr="00223360" w:rsidRDefault="00E43BFA" w:rsidP="00657BA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23360">
        <w:rPr>
          <w:rFonts w:ascii="Times New Roman" w:eastAsia="Calibri" w:hAnsi="Times New Roman" w:cs="Times New Roman"/>
          <w:sz w:val="26"/>
          <w:szCs w:val="26"/>
        </w:rPr>
        <w:t xml:space="preserve">6.8. Наличие функциональных умений: </w:t>
      </w:r>
      <w:bookmarkStart w:id="6" w:name="_Toc477362175"/>
      <w:r w:rsidRPr="00223360">
        <w:rPr>
          <w:rFonts w:ascii="Times New Roman" w:hAnsi="Times New Roman" w:cs="Times New Roman"/>
          <w:sz w:val="26"/>
          <w:szCs w:val="26"/>
        </w:rPr>
        <w:t xml:space="preserve">ведение личных дел, трудовых книжек гражданских служащих, </w:t>
      </w:r>
      <w:bookmarkStart w:id="7" w:name="_Toc477362207"/>
      <w:bookmarkEnd w:id="6"/>
      <w:r w:rsidRPr="00223360">
        <w:rPr>
          <w:rFonts w:ascii="Times New Roman" w:eastAsia="Calibri" w:hAnsi="Times New Roman" w:cs="Times New Roman"/>
          <w:sz w:val="26"/>
          <w:szCs w:val="26"/>
        </w:rPr>
        <w:t>ведение телефонных разговоров</w:t>
      </w:r>
      <w:proofErr w:type="gramStart"/>
      <w:r w:rsidRPr="00223360">
        <w:rPr>
          <w:rFonts w:ascii="Times New Roman" w:eastAsia="Calibri" w:hAnsi="Times New Roman" w:cs="Times New Roman"/>
          <w:sz w:val="26"/>
          <w:szCs w:val="26"/>
        </w:rPr>
        <w:t>.</w:t>
      </w:r>
      <w:bookmarkEnd w:id="7"/>
      <w:proofErr w:type="gramEnd"/>
      <w:r w:rsidRPr="00223360">
        <w:rPr>
          <w:rFonts w:ascii="Times New Roman" w:eastAsia="Calibri" w:hAnsi="Times New Roman" w:cs="Times New Roman"/>
          <w:sz w:val="26"/>
          <w:szCs w:val="26"/>
        </w:rPr>
        <w:t xml:space="preserve"> </w:t>
      </w:r>
      <w:bookmarkStart w:id="8" w:name="_Toc20922669"/>
      <w:r w:rsidR="00237617" w:rsidRPr="0022336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37617" w:rsidRPr="00223360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="00237617" w:rsidRPr="00223360">
        <w:rPr>
          <w:rFonts w:ascii="Times New Roman" w:hAnsi="Times New Roman" w:cs="Times New Roman"/>
          <w:sz w:val="26"/>
          <w:szCs w:val="26"/>
        </w:rPr>
        <w:t>азработка проектов организационных и распорядительных документов по кадрам;</w:t>
      </w:r>
      <w:bookmarkEnd w:id="8"/>
      <w:r w:rsidR="00657BA3" w:rsidRPr="00223360">
        <w:rPr>
          <w:rFonts w:ascii="Times New Roman" w:hAnsi="Times New Roman" w:cs="Times New Roman"/>
          <w:sz w:val="26"/>
          <w:szCs w:val="26"/>
        </w:rPr>
        <w:t xml:space="preserve"> </w:t>
      </w:r>
      <w:bookmarkStart w:id="9" w:name="_Toc20922670"/>
      <w:r w:rsidR="00237617" w:rsidRPr="00223360">
        <w:rPr>
          <w:rFonts w:ascii="Times New Roman" w:hAnsi="Times New Roman" w:cs="Times New Roman"/>
          <w:sz w:val="26"/>
          <w:szCs w:val="26"/>
        </w:rPr>
        <w:t>хранение документов в соответствии с требованиями законодательства Российской Федерации и локальными нормативными актами организации;</w:t>
      </w:r>
      <w:bookmarkEnd w:id="9"/>
      <w:r w:rsidR="00657BA3" w:rsidRPr="00223360">
        <w:rPr>
          <w:rFonts w:ascii="Times New Roman" w:hAnsi="Times New Roman" w:cs="Times New Roman"/>
          <w:sz w:val="26"/>
          <w:szCs w:val="26"/>
        </w:rPr>
        <w:t xml:space="preserve"> </w:t>
      </w:r>
      <w:bookmarkStart w:id="10" w:name="_Toc20922671"/>
      <w:r w:rsidR="00237617" w:rsidRPr="00223360">
        <w:rPr>
          <w:rFonts w:ascii="Times New Roman" w:hAnsi="Times New Roman" w:cs="Times New Roman"/>
          <w:sz w:val="26"/>
          <w:szCs w:val="26"/>
        </w:rPr>
        <w:t>работа с информационными системами и базами данных по ведению, учету кадров.</w:t>
      </w:r>
      <w:bookmarkEnd w:id="10"/>
    </w:p>
    <w:p w:rsidR="009C29FA" w:rsidRPr="00223360" w:rsidRDefault="008229F5" w:rsidP="00E70212">
      <w:pPr>
        <w:pStyle w:val="a8"/>
        <w:overflowPunct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22336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AA596D" w:rsidRPr="00223360" w:rsidRDefault="00AA596D" w:rsidP="00E70212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223360">
        <w:rPr>
          <w:rFonts w:ascii="Times New Roman" w:hAnsi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AA596D" w:rsidRPr="00223360" w:rsidRDefault="00AA596D" w:rsidP="00E7021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AA596D" w:rsidRPr="00223360" w:rsidRDefault="00AA596D" w:rsidP="00E70212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223360">
        <w:rPr>
          <w:rFonts w:ascii="Times New Roman" w:hAnsi="Times New Roman"/>
          <w:sz w:val="26"/>
          <w:szCs w:val="26"/>
          <w:lang w:eastAsia="ru-RU"/>
        </w:rPr>
        <w:t xml:space="preserve">Основные права и обязанности </w:t>
      </w:r>
      <w:r w:rsidR="00B700B2" w:rsidRPr="00223360">
        <w:rPr>
          <w:rFonts w:ascii="Times New Roman" w:eastAsia="Calibri" w:hAnsi="Times New Roman"/>
          <w:sz w:val="26"/>
          <w:szCs w:val="26"/>
        </w:rPr>
        <w:t>ведущего специалиста-эксперта</w:t>
      </w:r>
      <w:r w:rsidRPr="00223360">
        <w:rPr>
          <w:rFonts w:ascii="Times New Roman" w:hAnsi="Times New Roman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223360">
          <w:rPr>
            <w:rFonts w:ascii="Times New Roman" w:hAnsi="Times New Roman"/>
            <w:sz w:val="26"/>
            <w:szCs w:val="26"/>
            <w:lang w:eastAsia="ru-RU"/>
          </w:rPr>
          <w:t>статьями 14</w:t>
        </w:r>
      </w:hyperlink>
      <w:r w:rsidRPr="00223360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1" w:history="1">
        <w:r w:rsidRPr="00223360">
          <w:rPr>
            <w:rFonts w:ascii="Times New Roman" w:hAnsi="Times New Roman"/>
            <w:sz w:val="26"/>
            <w:szCs w:val="26"/>
            <w:lang w:eastAsia="ru-RU"/>
          </w:rPr>
          <w:t>15</w:t>
        </w:r>
      </w:hyperlink>
      <w:r w:rsidRPr="00223360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2" w:history="1">
        <w:r w:rsidRPr="00223360">
          <w:rPr>
            <w:rFonts w:ascii="Times New Roman" w:hAnsi="Times New Roman"/>
            <w:sz w:val="26"/>
            <w:szCs w:val="26"/>
            <w:lang w:eastAsia="ru-RU"/>
          </w:rPr>
          <w:t>17</w:t>
        </w:r>
      </w:hyperlink>
      <w:r w:rsidRPr="00223360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3" w:history="1">
        <w:r w:rsidRPr="00223360">
          <w:rPr>
            <w:rFonts w:ascii="Times New Roman" w:hAnsi="Times New Roman"/>
            <w:sz w:val="26"/>
            <w:szCs w:val="26"/>
            <w:lang w:eastAsia="ru-RU"/>
          </w:rPr>
          <w:t>18</w:t>
        </w:r>
      </w:hyperlink>
      <w:r w:rsidRPr="00223360">
        <w:rPr>
          <w:rFonts w:ascii="Times New Roman" w:hAnsi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23360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Pr="00223360">
        <w:rPr>
          <w:rFonts w:ascii="Times New Roman" w:hAnsi="Times New Roman"/>
          <w:sz w:val="26"/>
          <w:szCs w:val="26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AA596D" w:rsidRPr="00223360" w:rsidRDefault="00AA596D" w:rsidP="00E70212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AA596D" w:rsidRPr="00223360" w:rsidRDefault="00AA596D" w:rsidP="00E70212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223360">
        <w:rPr>
          <w:rFonts w:ascii="Times New Roman" w:hAnsi="Times New Roman"/>
          <w:sz w:val="26"/>
          <w:szCs w:val="26"/>
          <w:lang w:eastAsia="ru-RU"/>
        </w:rPr>
        <w:t xml:space="preserve">В целях реализации задач и функций, возложенных на </w:t>
      </w:r>
      <w:r w:rsidR="00FA5E9B" w:rsidRPr="00223360">
        <w:rPr>
          <w:rFonts w:ascii="Times New Roman" w:hAnsi="Times New Roman"/>
          <w:sz w:val="26"/>
          <w:szCs w:val="26"/>
          <w:lang w:eastAsia="ru-RU"/>
        </w:rPr>
        <w:t>отдел кадров</w:t>
      </w:r>
      <w:r w:rsidRPr="00223360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0D5711" w:rsidRPr="00223360">
        <w:rPr>
          <w:rFonts w:ascii="Times New Roman" w:eastAsia="Calibri" w:hAnsi="Times New Roman"/>
          <w:sz w:val="26"/>
          <w:szCs w:val="26"/>
        </w:rPr>
        <w:t>ведущий специалист-эксперт</w:t>
      </w:r>
      <w:r w:rsidRPr="00223360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657BA3" w:rsidRPr="00223360" w:rsidRDefault="00657BA3" w:rsidP="00657BA3">
      <w:pPr>
        <w:pStyle w:val="a8"/>
        <w:rPr>
          <w:rFonts w:ascii="Times New Roman" w:hAnsi="Times New Roman"/>
          <w:sz w:val="26"/>
          <w:szCs w:val="26"/>
          <w:lang w:eastAsia="ru-RU"/>
        </w:rPr>
      </w:pPr>
    </w:p>
    <w:p w:rsidR="00657BA3" w:rsidRPr="00223360" w:rsidRDefault="00657BA3" w:rsidP="00657BA3">
      <w:pPr>
        <w:pStyle w:val="a8"/>
        <w:numPr>
          <w:ilvl w:val="0"/>
          <w:numId w:val="31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>Осуществляет подготовку проектов актов Инспекции, связанных с поступлением на государственную гражданскую службу, ее прохождением, заключением служебного контракта, назначением на должность государственной гражданской службы, освобождением от замещаемой должности, увольнением государственного гражданского служащего, а также осуществляет оформление документов по приему, заключению трудового договора, перемещению, увольнению других категорий работников.</w:t>
      </w:r>
    </w:p>
    <w:p w:rsidR="00657BA3" w:rsidRPr="00223360" w:rsidRDefault="00657BA3" w:rsidP="00657BA3">
      <w:pPr>
        <w:pStyle w:val="a8"/>
        <w:numPr>
          <w:ilvl w:val="0"/>
          <w:numId w:val="31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 xml:space="preserve">Ведет реестр государственных гражданских служащих. </w:t>
      </w:r>
    </w:p>
    <w:p w:rsidR="00657BA3" w:rsidRPr="00223360" w:rsidRDefault="00657BA3" w:rsidP="00657BA3">
      <w:pPr>
        <w:numPr>
          <w:ilvl w:val="0"/>
          <w:numId w:val="31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 xml:space="preserve">Организует профессиональную переподготовку, повышение квалификации в соответствии с планом-графиком дополнительного профессионального образования государственных гражданских служащих. </w:t>
      </w:r>
    </w:p>
    <w:p w:rsidR="00657BA3" w:rsidRPr="00223360" w:rsidRDefault="00657BA3" w:rsidP="00657BA3">
      <w:pPr>
        <w:widowControl w:val="0"/>
        <w:numPr>
          <w:ilvl w:val="0"/>
          <w:numId w:val="31"/>
        </w:numPr>
        <w:overflowPunct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bookmarkStart w:id="11" w:name="sub_1102"/>
      <w:r w:rsidRPr="00223360">
        <w:rPr>
          <w:rFonts w:ascii="Times New Roman" w:hAnsi="Times New Roman"/>
          <w:sz w:val="26"/>
          <w:szCs w:val="26"/>
        </w:rPr>
        <w:t xml:space="preserve">Проводит проверку достоверности и </w:t>
      </w:r>
      <w:proofErr w:type="gramStart"/>
      <w:r w:rsidRPr="00223360">
        <w:rPr>
          <w:rFonts w:ascii="Times New Roman" w:hAnsi="Times New Roman"/>
          <w:sz w:val="26"/>
          <w:szCs w:val="26"/>
        </w:rPr>
        <w:t>полноты</w:t>
      </w:r>
      <w:proofErr w:type="gramEnd"/>
      <w:r w:rsidRPr="00223360">
        <w:rPr>
          <w:rFonts w:ascii="Times New Roman" w:hAnsi="Times New Roman"/>
          <w:sz w:val="26"/>
          <w:szCs w:val="26"/>
        </w:rPr>
        <w:t xml:space="preserve"> представляемых гражданами, претендующими на замещение должностей  государственной гражданской службы в Инспекции персональных данных, а также осуществляет оформление допуска установленной формы к сведениям, составляющим государственную тайну.</w:t>
      </w:r>
    </w:p>
    <w:bookmarkEnd w:id="11"/>
    <w:p w:rsidR="00657BA3" w:rsidRPr="00223360" w:rsidRDefault="00657BA3" w:rsidP="00657BA3">
      <w:pPr>
        <w:pStyle w:val="a8"/>
        <w:numPr>
          <w:ilvl w:val="0"/>
          <w:numId w:val="31"/>
        </w:numPr>
        <w:overflowPunct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>Обеспечивает реализацию гражданскими служащими обязанности  уведомлять представителя нанимателя:</w:t>
      </w:r>
    </w:p>
    <w:p w:rsidR="00657BA3" w:rsidRPr="00223360" w:rsidRDefault="00657BA3" w:rsidP="00657BA3">
      <w:pPr>
        <w:pStyle w:val="a8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>а) о возникшем конфликте интересов или возможности его возникновения,</w:t>
      </w:r>
    </w:p>
    <w:p w:rsidR="00657BA3" w:rsidRPr="00223360" w:rsidRDefault="00657BA3" w:rsidP="00657BA3">
      <w:pPr>
        <w:pStyle w:val="a8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>б) о намерении выполнять иную оплачиваемую работу.</w:t>
      </w:r>
    </w:p>
    <w:p w:rsidR="00657BA3" w:rsidRPr="00223360" w:rsidRDefault="00657BA3" w:rsidP="00657BA3">
      <w:pPr>
        <w:pStyle w:val="ConsPlusNormal"/>
        <w:numPr>
          <w:ilvl w:val="0"/>
          <w:numId w:val="3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3360">
        <w:rPr>
          <w:rFonts w:ascii="Times New Roman" w:hAnsi="Times New Roman" w:cs="Times New Roman"/>
          <w:sz w:val="26"/>
          <w:szCs w:val="26"/>
        </w:rPr>
        <w:t>Обеспечивает деятельность комиссии Инспекции по соблюдению требований к служебному поведению гражданских служащих и урегулированию конфликта интересов.</w:t>
      </w:r>
    </w:p>
    <w:p w:rsidR="00657BA3" w:rsidRPr="00223360" w:rsidRDefault="00657BA3" w:rsidP="00657BA3">
      <w:pPr>
        <w:pStyle w:val="ConsPlusNormal"/>
        <w:numPr>
          <w:ilvl w:val="0"/>
          <w:numId w:val="3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3360">
        <w:rPr>
          <w:rFonts w:ascii="Times New Roman" w:hAnsi="Times New Roman" w:cs="Times New Roman"/>
          <w:sz w:val="26"/>
          <w:szCs w:val="26"/>
        </w:rPr>
        <w:t xml:space="preserve">Осуществляет контроль своевременности представления гражданами, </w:t>
      </w:r>
      <w:r w:rsidRPr="00223360">
        <w:rPr>
          <w:rFonts w:ascii="Times New Roman" w:hAnsi="Times New Roman" w:cs="Times New Roman"/>
          <w:sz w:val="26"/>
          <w:szCs w:val="26"/>
        </w:rPr>
        <w:lastRenderedPageBreak/>
        <w:t xml:space="preserve">поступающими на гражданскую службу, а также гражданскими служащими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детей. </w:t>
      </w:r>
    </w:p>
    <w:p w:rsidR="00657BA3" w:rsidRPr="00223360" w:rsidRDefault="00657BA3" w:rsidP="00657BA3">
      <w:pPr>
        <w:pStyle w:val="ConsPlusNormal"/>
        <w:numPr>
          <w:ilvl w:val="0"/>
          <w:numId w:val="3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3360">
        <w:rPr>
          <w:rFonts w:ascii="Times New Roman" w:hAnsi="Times New Roman" w:cs="Times New Roman"/>
          <w:sz w:val="26"/>
          <w:szCs w:val="26"/>
        </w:rPr>
        <w:t>Осуществляет проверку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гражданской службы, а также сведений, представляемых указанными гражданами в соответствии с нормативными правовыми актами Российской Федерации.</w:t>
      </w:r>
    </w:p>
    <w:p w:rsidR="00657BA3" w:rsidRPr="00223360" w:rsidRDefault="00657BA3" w:rsidP="00657BA3">
      <w:pPr>
        <w:pStyle w:val="ConsPlusNormal"/>
        <w:numPr>
          <w:ilvl w:val="0"/>
          <w:numId w:val="3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3360">
        <w:rPr>
          <w:rFonts w:ascii="Times New Roman" w:hAnsi="Times New Roman" w:cs="Times New Roman"/>
          <w:sz w:val="26"/>
          <w:szCs w:val="26"/>
        </w:rPr>
        <w:t>Осуществляет проверку достоверности и полноты сведений о доходах, об имуществе и обязательствах имущественного характера, представляемых гражданскими служащими.</w:t>
      </w:r>
    </w:p>
    <w:p w:rsidR="00657BA3" w:rsidRPr="00223360" w:rsidRDefault="00657BA3" w:rsidP="00657BA3">
      <w:pPr>
        <w:pStyle w:val="a8"/>
        <w:numPr>
          <w:ilvl w:val="0"/>
          <w:numId w:val="31"/>
        </w:numPr>
        <w:overflowPunct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>Осуществляет проверку соблюдения гражданскими служащими требований к служебному поведению.</w:t>
      </w:r>
    </w:p>
    <w:p w:rsidR="00657BA3" w:rsidRPr="00223360" w:rsidRDefault="00657BA3" w:rsidP="00657BA3">
      <w:pPr>
        <w:numPr>
          <w:ilvl w:val="0"/>
          <w:numId w:val="31"/>
        </w:numPr>
        <w:overflowPunct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>Осуществляет проверку соблюдения гражданами, замещавшими должности федеральной государственной службы, ограничений при заключении ими после увольнения с федеральной государственной службы трудового договора и (или) гражданско-правового договора в случаях, предусмотренных федеральными законами.</w:t>
      </w:r>
    </w:p>
    <w:p w:rsidR="00657BA3" w:rsidRPr="00223360" w:rsidRDefault="00657BA3" w:rsidP="00657BA3">
      <w:pPr>
        <w:numPr>
          <w:ilvl w:val="0"/>
          <w:numId w:val="31"/>
        </w:numPr>
        <w:overflowPunct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 xml:space="preserve">Осуществляет контроль за расходами гражданских служащих в соответствии с Федеральным </w:t>
      </w:r>
      <w:hyperlink r:id="rId14" w:history="1">
        <w:r w:rsidRPr="00223360">
          <w:rPr>
            <w:rStyle w:val="af4"/>
            <w:rFonts w:ascii="Times New Roman" w:hAnsi="Times New Roman"/>
            <w:color w:val="auto"/>
            <w:sz w:val="26"/>
            <w:szCs w:val="26"/>
          </w:rPr>
          <w:t>законом</w:t>
        </w:r>
      </w:hyperlink>
      <w:r w:rsidRPr="00223360">
        <w:rPr>
          <w:rFonts w:ascii="Times New Roman" w:hAnsi="Times New Roman"/>
          <w:sz w:val="26"/>
          <w:szCs w:val="26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доходам".</w:t>
      </w:r>
    </w:p>
    <w:p w:rsidR="00657BA3" w:rsidRPr="00223360" w:rsidRDefault="00657BA3" w:rsidP="00657BA3">
      <w:pPr>
        <w:pStyle w:val="ConsPlusNormal"/>
        <w:numPr>
          <w:ilvl w:val="0"/>
          <w:numId w:val="3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3360">
        <w:rPr>
          <w:rFonts w:ascii="Times New Roman" w:hAnsi="Times New Roman" w:cs="Times New Roman"/>
          <w:sz w:val="26"/>
          <w:szCs w:val="26"/>
        </w:rPr>
        <w:t>Принимает меры по выявлению и устранению причин и условий, способствующих возникновению конфликта интересов на гражданской службе, в части деятельности отдела кадров.</w:t>
      </w:r>
    </w:p>
    <w:p w:rsidR="00657BA3" w:rsidRPr="00223360" w:rsidRDefault="00657BA3" w:rsidP="00657BA3">
      <w:pPr>
        <w:widowControl w:val="0"/>
        <w:numPr>
          <w:ilvl w:val="0"/>
          <w:numId w:val="31"/>
        </w:numPr>
        <w:overflowPunct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 xml:space="preserve">Проводит служебные проверки в соответствии со </w:t>
      </w:r>
      <w:hyperlink r:id="rId15" w:history="1">
        <w:r w:rsidRPr="00223360">
          <w:rPr>
            <w:rStyle w:val="af4"/>
            <w:rFonts w:ascii="Times New Roman" w:hAnsi="Times New Roman"/>
            <w:color w:val="auto"/>
            <w:sz w:val="26"/>
            <w:szCs w:val="26"/>
          </w:rPr>
          <w:t>статьей 59</w:t>
        </w:r>
      </w:hyperlink>
      <w:r w:rsidRPr="00223360">
        <w:rPr>
          <w:rFonts w:ascii="Times New Roman" w:hAnsi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 по фактам неисполнения или ненадлежащего исполнения гражданским служащим возложенных на него служебных обязанностей и по иным основаниям, предусмотренным действующим законодательством.</w:t>
      </w:r>
    </w:p>
    <w:p w:rsidR="00657BA3" w:rsidRPr="00223360" w:rsidRDefault="00657BA3" w:rsidP="00657BA3">
      <w:pPr>
        <w:widowControl w:val="0"/>
        <w:numPr>
          <w:ilvl w:val="0"/>
          <w:numId w:val="31"/>
        </w:numPr>
        <w:overflowPunct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>Участвуе</w:t>
      </w:r>
      <w:r w:rsidR="00290CD0">
        <w:rPr>
          <w:rFonts w:ascii="Times New Roman" w:hAnsi="Times New Roman"/>
          <w:sz w:val="26"/>
          <w:szCs w:val="26"/>
        </w:rPr>
        <w:t>т</w:t>
      </w:r>
      <w:r w:rsidRPr="00223360">
        <w:rPr>
          <w:rFonts w:ascii="Times New Roman" w:hAnsi="Times New Roman"/>
          <w:sz w:val="26"/>
          <w:szCs w:val="26"/>
        </w:rPr>
        <w:t xml:space="preserve"> в подготовке материалов по поощрению и награждению ведомственными и государственными наградами гражданских служащих и работников Инспекции. </w:t>
      </w:r>
    </w:p>
    <w:p w:rsidR="00657BA3" w:rsidRPr="00223360" w:rsidRDefault="00657BA3" w:rsidP="00657BA3">
      <w:pPr>
        <w:widowControl w:val="0"/>
        <w:numPr>
          <w:ilvl w:val="0"/>
          <w:numId w:val="31"/>
        </w:numPr>
        <w:overflowPunct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>Осуществляет работу по подготовке документов, необходимых для оформления трудовой пенсии и пенсии за выслугу лет.</w:t>
      </w:r>
    </w:p>
    <w:p w:rsidR="00657BA3" w:rsidRPr="00223360" w:rsidRDefault="00657BA3" w:rsidP="00657BA3">
      <w:pPr>
        <w:widowControl w:val="0"/>
        <w:numPr>
          <w:ilvl w:val="0"/>
          <w:numId w:val="31"/>
        </w:numPr>
        <w:overflowPunct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>Осуществляет персональный и статистический учет государственных гражданских служащих. Заполняет информационный ресурс ДКС «Кадры».</w:t>
      </w:r>
    </w:p>
    <w:p w:rsidR="00657BA3" w:rsidRPr="00223360" w:rsidRDefault="00657BA3" w:rsidP="00657BA3">
      <w:pPr>
        <w:widowControl w:val="0"/>
        <w:numPr>
          <w:ilvl w:val="0"/>
          <w:numId w:val="31"/>
        </w:numPr>
        <w:overflowPunct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 xml:space="preserve">Осуществляет ведение личных дел и трудовых книжек государственных гражданских служащих и работников Инспекции. </w:t>
      </w:r>
    </w:p>
    <w:p w:rsidR="00657BA3" w:rsidRPr="00223360" w:rsidRDefault="00657BA3" w:rsidP="00657BA3">
      <w:pPr>
        <w:widowControl w:val="0"/>
        <w:numPr>
          <w:ilvl w:val="0"/>
          <w:numId w:val="31"/>
        </w:numPr>
        <w:overflowPunct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proofErr w:type="gramStart"/>
      <w:r w:rsidRPr="00223360">
        <w:rPr>
          <w:rFonts w:ascii="Times New Roman" w:hAnsi="Times New Roman"/>
          <w:sz w:val="26"/>
          <w:szCs w:val="26"/>
        </w:rPr>
        <w:t>Предоставляет</w:t>
      </w:r>
      <w:r w:rsidR="00290CD0">
        <w:rPr>
          <w:rFonts w:ascii="Times New Roman" w:hAnsi="Times New Roman"/>
          <w:sz w:val="26"/>
          <w:szCs w:val="26"/>
        </w:rPr>
        <w:t xml:space="preserve"> </w:t>
      </w:r>
      <w:r w:rsidRPr="00223360">
        <w:rPr>
          <w:rFonts w:ascii="Times New Roman" w:hAnsi="Times New Roman"/>
          <w:sz w:val="26"/>
          <w:szCs w:val="26"/>
        </w:rPr>
        <w:t>документы</w:t>
      </w:r>
      <w:proofErr w:type="gramEnd"/>
      <w:r w:rsidRPr="00223360">
        <w:rPr>
          <w:rFonts w:ascii="Times New Roman" w:hAnsi="Times New Roman"/>
          <w:sz w:val="26"/>
          <w:szCs w:val="26"/>
        </w:rPr>
        <w:t xml:space="preserve"> в отдел безопасности для  проведения обязательной государственной дактилоскопической регистрации государственных гражданских служащих.</w:t>
      </w:r>
    </w:p>
    <w:p w:rsidR="00657BA3" w:rsidRPr="00223360" w:rsidRDefault="00657BA3" w:rsidP="00657BA3">
      <w:pPr>
        <w:widowControl w:val="0"/>
        <w:numPr>
          <w:ilvl w:val="0"/>
          <w:numId w:val="31"/>
        </w:numPr>
        <w:overflowPunct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>Ведет оформление документов на получение страхового медицинского полиса.</w:t>
      </w:r>
    </w:p>
    <w:p w:rsidR="00657BA3" w:rsidRPr="00223360" w:rsidRDefault="00657BA3" w:rsidP="00657BA3">
      <w:pPr>
        <w:pStyle w:val="2"/>
        <w:widowControl w:val="0"/>
        <w:numPr>
          <w:ilvl w:val="0"/>
          <w:numId w:val="31"/>
        </w:numPr>
        <w:overflowPunct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>Осуществляет контроль за соблюдением правил служебного распорядка.</w:t>
      </w:r>
    </w:p>
    <w:p w:rsidR="00657BA3" w:rsidRPr="00223360" w:rsidRDefault="00657BA3" w:rsidP="00657BA3">
      <w:pPr>
        <w:widowControl w:val="0"/>
        <w:numPr>
          <w:ilvl w:val="0"/>
          <w:numId w:val="31"/>
        </w:numPr>
        <w:overflowPunct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>Осуществляет консультирование государственных гражданских служащих Инспекции по вопросам прохождения государственной гражданской службы, обеспечивает их правовую защиту;</w:t>
      </w:r>
    </w:p>
    <w:p w:rsidR="00657BA3" w:rsidRPr="00223360" w:rsidRDefault="00657BA3" w:rsidP="00657BA3">
      <w:pPr>
        <w:widowControl w:val="0"/>
        <w:numPr>
          <w:ilvl w:val="0"/>
          <w:numId w:val="31"/>
        </w:numPr>
        <w:shd w:val="clear" w:color="auto" w:fill="FFFFFF"/>
        <w:overflowPunct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 xml:space="preserve">Ведет в установленном порядке делопроизводство и хранение документов </w:t>
      </w:r>
      <w:r w:rsidRPr="00223360">
        <w:rPr>
          <w:rFonts w:ascii="Times New Roman" w:hAnsi="Times New Roman"/>
          <w:sz w:val="26"/>
          <w:szCs w:val="26"/>
        </w:rPr>
        <w:lastRenderedPageBreak/>
        <w:t>Отдела.</w:t>
      </w:r>
    </w:p>
    <w:p w:rsidR="00657BA3" w:rsidRPr="00223360" w:rsidRDefault="00657BA3" w:rsidP="00657BA3">
      <w:pPr>
        <w:widowControl w:val="0"/>
        <w:numPr>
          <w:ilvl w:val="0"/>
          <w:numId w:val="31"/>
        </w:numPr>
        <w:overflowPunct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>Осуществляет иные функции по поручению руководства Инспекции.</w:t>
      </w:r>
    </w:p>
    <w:p w:rsidR="00657BA3" w:rsidRPr="00223360" w:rsidRDefault="00657BA3" w:rsidP="00657BA3">
      <w:pPr>
        <w:widowControl w:val="0"/>
        <w:numPr>
          <w:ilvl w:val="0"/>
          <w:numId w:val="31"/>
        </w:numPr>
        <w:overflowPunct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>Принимает участие в подготовке аналитических материалов по вопросам, отнесенным к компетенции отдела.</w:t>
      </w:r>
    </w:p>
    <w:p w:rsidR="00657BA3" w:rsidRPr="00223360" w:rsidRDefault="00657BA3" w:rsidP="00657BA3">
      <w:pPr>
        <w:widowControl w:val="0"/>
        <w:numPr>
          <w:ilvl w:val="0"/>
          <w:numId w:val="31"/>
        </w:numPr>
        <w:overflowPunct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>Обеспечивает реализацию полномочий, определенных приказов начальника Инспекции,  по противодействию коррупции.</w:t>
      </w:r>
    </w:p>
    <w:p w:rsidR="00657BA3" w:rsidRPr="00223360" w:rsidRDefault="00657BA3" w:rsidP="00657BA3">
      <w:pPr>
        <w:numPr>
          <w:ilvl w:val="0"/>
          <w:numId w:val="31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 xml:space="preserve">Осуществляет персональный и статистический учет работников Инспекции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(далее ЕИСУКС). </w:t>
      </w:r>
    </w:p>
    <w:p w:rsidR="00657BA3" w:rsidRPr="00223360" w:rsidRDefault="00657BA3" w:rsidP="00657BA3">
      <w:pPr>
        <w:ind w:left="709"/>
        <w:jc w:val="both"/>
        <w:rPr>
          <w:sz w:val="26"/>
          <w:szCs w:val="26"/>
        </w:rPr>
      </w:pPr>
    </w:p>
    <w:p w:rsidR="00BF75EA" w:rsidRPr="00223360" w:rsidRDefault="00AA596D" w:rsidP="004A0A68">
      <w:pPr>
        <w:pStyle w:val="a8"/>
        <w:numPr>
          <w:ilvl w:val="0"/>
          <w:numId w:val="22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  <w:lang w:eastAsia="ru-RU"/>
        </w:rPr>
        <w:t xml:space="preserve">В целях исполнения возложенных должностных обязанностей </w:t>
      </w:r>
      <w:r w:rsidR="00B700B2" w:rsidRPr="00223360">
        <w:rPr>
          <w:rFonts w:ascii="Times New Roman" w:eastAsia="Calibri" w:hAnsi="Times New Roman"/>
          <w:sz w:val="26"/>
          <w:szCs w:val="26"/>
        </w:rPr>
        <w:t>ведущий специалист-эксперт</w:t>
      </w:r>
      <w:r w:rsidRPr="00223360">
        <w:rPr>
          <w:rFonts w:ascii="Times New Roman" w:hAnsi="Times New Roman"/>
          <w:sz w:val="26"/>
          <w:szCs w:val="26"/>
          <w:lang w:eastAsia="ru-RU"/>
        </w:rPr>
        <w:t xml:space="preserve"> имеет право: </w:t>
      </w:r>
    </w:p>
    <w:p w:rsidR="00BC1004" w:rsidRPr="00223360" w:rsidRDefault="00BC1004" w:rsidP="004A0A68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223360">
        <w:rPr>
          <w:rFonts w:ascii="Times New Roman" w:hAnsi="Times New Roman"/>
          <w:sz w:val="26"/>
          <w:szCs w:val="26"/>
          <w:lang w:eastAsia="ru-RU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BC1004" w:rsidRPr="00223360" w:rsidRDefault="00BC1004" w:rsidP="004A0A68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223360">
        <w:rPr>
          <w:rFonts w:ascii="Times New Roman" w:hAnsi="Times New Roman"/>
          <w:sz w:val="26"/>
          <w:szCs w:val="26"/>
          <w:lang w:eastAsia="ru-RU"/>
        </w:rPr>
        <w:t>на защиту своих персональных данных;</w:t>
      </w:r>
    </w:p>
    <w:p w:rsidR="00BC1004" w:rsidRPr="00223360" w:rsidRDefault="00BC1004" w:rsidP="004A0A68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223360">
        <w:rPr>
          <w:rFonts w:ascii="Times New Roman" w:hAnsi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BC1004" w:rsidRPr="00223360" w:rsidRDefault="00BC1004" w:rsidP="004A0A68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223360">
        <w:rPr>
          <w:rFonts w:ascii="Times New Roman" w:hAnsi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МИ ФНС России по ЦОД, </w:t>
      </w:r>
      <w:r w:rsidRPr="00223360">
        <w:rPr>
          <w:rFonts w:ascii="Times New Roman" w:hAnsi="Times New Roman"/>
          <w:sz w:val="26"/>
          <w:szCs w:val="26"/>
        </w:rPr>
        <w:t>при проведении анализа для сопоставления сведений, представленных государственными гражданскими служащими и гражданами, претендующими на замещение должности государственной службы, в справках о доходах, расходах и обязательствах имущественного характера с информацией, содержащейся в информационных ресурсах</w:t>
      </w:r>
      <w:r w:rsidRPr="00223360">
        <w:rPr>
          <w:rFonts w:ascii="Times New Roman" w:hAnsi="Times New Roman"/>
          <w:sz w:val="26"/>
          <w:szCs w:val="26"/>
          <w:lang w:eastAsia="ru-RU"/>
        </w:rPr>
        <w:t>;</w:t>
      </w:r>
    </w:p>
    <w:p w:rsidR="00B15CEB" w:rsidRPr="00223360" w:rsidRDefault="00B15CEB" w:rsidP="004A0A68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223360">
        <w:rPr>
          <w:rFonts w:ascii="Times New Roman" w:hAnsi="Times New Roman"/>
          <w:sz w:val="26"/>
          <w:szCs w:val="26"/>
          <w:lang w:eastAsia="ru-RU"/>
        </w:rPr>
        <w:t>работать с документами ограниченного распространения;</w:t>
      </w:r>
    </w:p>
    <w:p w:rsidR="00BC1004" w:rsidRPr="00223360" w:rsidRDefault="00BC1004" w:rsidP="004A0A68">
      <w:pPr>
        <w:widowControl w:val="0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223360">
        <w:rPr>
          <w:rFonts w:ascii="Times New Roman" w:eastAsia="Calibri" w:hAnsi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F75EA" w:rsidRPr="00223360" w:rsidRDefault="00BF75EA" w:rsidP="00E70212">
      <w:pPr>
        <w:pStyle w:val="a8"/>
        <w:ind w:left="0" w:firstLine="709"/>
        <w:rPr>
          <w:rFonts w:ascii="Times New Roman" w:hAnsi="Times New Roman"/>
          <w:sz w:val="26"/>
          <w:szCs w:val="26"/>
        </w:rPr>
      </w:pPr>
    </w:p>
    <w:p w:rsidR="00AA596D" w:rsidRPr="00223360" w:rsidRDefault="00B700B2" w:rsidP="004A0A68">
      <w:pPr>
        <w:pStyle w:val="a8"/>
        <w:numPr>
          <w:ilvl w:val="0"/>
          <w:numId w:val="22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223360">
        <w:rPr>
          <w:rFonts w:ascii="Times New Roman" w:eastAsia="Calibri" w:hAnsi="Times New Roman"/>
          <w:sz w:val="26"/>
          <w:szCs w:val="26"/>
        </w:rPr>
        <w:t>Ведущий специалист-эксперт</w:t>
      </w:r>
      <w:r w:rsidRPr="0022336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A596D" w:rsidRPr="00223360">
        <w:rPr>
          <w:rFonts w:ascii="Times New Roman" w:hAnsi="Times New Roman"/>
          <w:sz w:val="26"/>
          <w:szCs w:val="26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6" w:history="1">
        <w:r w:rsidR="00AA596D" w:rsidRPr="00223360">
          <w:rPr>
            <w:rFonts w:ascii="Times New Roman" w:hAnsi="Times New Roman"/>
            <w:sz w:val="26"/>
            <w:szCs w:val="26"/>
            <w:lang w:eastAsia="ru-RU"/>
          </w:rPr>
          <w:t>Положением</w:t>
        </w:r>
      </w:hyperlink>
      <w:r w:rsidR="00AA596D" w:rsidRPr="00223360">
        <w:rPr>
          <w:rFonts w:ascii="Times New Roman" w:hAnsi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AA596D" w:rsidRPr="00223360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="00AA596D" w:rsidRPr="00223360">
        <w:rPr>
          <w:rFonts w:ascii="Times New Roman" w:hAnsi="Times New Roman"/>
          <w:sz w:val="26"/>
          <w:szCs w:val="26"/>
          <w:lang w:eastAsia="ru-RU"/>
        </w:rPr>
        <w:t>. N 506 «</w:t>
      </w:r>
      <w:r w:rsidR="00AA596D" w:rsidRPr="00223360">
        <w:rPr>
          <w:rFonts w:ascii="Times New Roman" w:hAnsi="Times New Roman"/>
          <w:sz w:val="26"/>
          <w:szCs w:val="26"/>
        </w:rPr>
        <w:t>"Об утверждении Положения о Федеральной налоговой службе"</w:t>
      </w:r>
      <w:r w:rsidR="00AA596D" w:rsidRPr="00223360">
        <w:rPr>
          <w:rFonts w:ascii="Times New Roman" w:hAnsi="Times New Roman"/>
          <w:sz w:val="26"/>
          <w:szCs w:val="26"/>
          <w:lang w:eastAsia="ru-RU"/>
        </w:rPr>
        <w:t xml:space="preserve">, Положением о Межрайонной ИФНС России №12 по Приморскому краю, утвержденным руководителем Управления ФНС России по Приморскому краю </w:t>
      </w:r>
      <w:r w:rsidR="00290CD0">
        <w:rPr>
          <w:rFonts w:ascii="Times New Roman" w:hAnsi="Times New Roman"/>
          <w:sz w:val="26"/>
          <w:szCs w:val="26"/>
          <w:lang w:eastAsia="ru-RU"/>
        </w:rPr>
        <w:t>22 сентября 2020</w:t>
      </w:r>
      <w:r w:rsidR="00AA596D" w:rsidRPr="00223360">
        <w:rPr>
          <w:rFonts w:ascii="Times New Roman" w:hAnsi="Times New Roman"/>
          <w:sz w:val="26"/>
          <w:szCs w:val="26"/>
          <w:lang w:eastAsia="ru-RU"/>
        </w:rPr>
        <w:t xml:space="preserve"> года,  приказами (распоряжениями</w:t>
      </w:r>
      <w:proofErr w:type="gramEnd"/>
      <w:r w:rsidR="00AA596D" w:rsidRPr="00223360">
        <w:rPr>
          <w:rFonts w:ascii="Times New Roman" w:hAnsi="Times New Roman"/>
          <w:sz w:val="26"/>
          <w:szCs w:val="26"/>
          <w:lang w:eastAsia="ru-RU"/>
        </w:rPr>
        <w:t>) ФНС России, приказами УФНС России по Приморскому краю, приказами инспекции, поручениями руководства Управления и начальника инспекции</w:t>
      </w:r>
      <w:r w:rsidR="00B14F0B" w:rsidRPr="00223360">
        <w:rPr>
          <w:rFonts w:ascii="Times New Roman" w:hAnsi="Times New Roman"/>
          <w:sz w:val="26"/>
          <w:szCs w:val="26"/>
          <w:lang w:eastAsia="ru-RU"/>
        </w:rPr>
        <w:t>.</w:t>
      </w:r>
      <w:r w:rsidR="00AA596D" w:rsidRPr="0022336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B15CEB" w:rsidRPr="00223360" w:rsidRDefault="00B15CEB" w:rsidP="00E70212">
      <w:pPr>
        <w:pStyle w:val="a8"/>
        <w:numPr>
          <w:ilvl w:val="0"/>
          <w:numId w:val="2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>Отвеча</w:t>
      </w:r>
      <w:r w:rsidR="00A67773" w:rsidRPr="00223360">
        <w:rPr>
          <w:rFonts w:ascii="Times New Roman" w:hAnsi="Times New Roman"/>
          <w:sz w:val="26"/>
          <w:szCs w:val="26"/>
        </w:rPr>
        <w:t>ет</w:t>
      </w:r>
      <w:r w:rsidRPr="00223360">
        <w:rPr>
          <w:rFonts w:ascii="Times New Roman" w:hAnsi="Times New Roman"/>
          <w:sz w:val="26"/>
          <w:szCs w:val="26"/>
        </w:rPr>
        <w:t xml:space="preserve"> на запросы сторонних организаций по кадровым вопросам.</w:t>
      </w:r>
    </w:p>
    <w:p w:rsidR="00B15CEB" w:rsidRPr="00223360" w:rsidRDefault="001542E7" w:rsidP="00E70212">
      <w:pPr>
        <w:pStyle w:val="a8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223360">
        <w:rPr>
          <w:rFonts w:ascii="Times New Roman" w:hAnsi="Times New Roman"/>
          <w:sz w:val="26"/>
          <w:szCs w:val="26"/>
        </w:rPr>
        <w:t xml:space="preserve">2) </w:t>
      </w:r>
      <w:r w:rsidR="00B15CEB" w:rsidRPr="00223360">
        <w:rPr>
          <w:rFonts w:ascii="Times New Roman" w:hAnsi="Times New Roman"/>
          <w:sz w:val="26"/>
          <w:szCs w:val="26"/>
        </w:rPr>
        <w:t>Оказыва</w:t>
      </w:r>
      <w:r w:rsidR="00A67773" w:rsidRPr="00223360">
        <w:rPr>
          <w:rFonts w:ascii="Times New Roman" w:hAnsi="Times New Roman"/>
          <w:sz w:val="26"/>
          <w:szCs w:val="26"/>
        </w:rPr>
        <w:t>ет</w:t>
      </w:r>
      <w:r w:rsidR="00B15CEB" w:rsidRPr="00223360">
        <w:rPr>
          <w:rFonts w:ascii="Times New Roman" w:hAnsi="Times New Roman"/>
          <w:sz w:val="26"/>
          <w:szCs w:val="26"/>
        </w:rPr>
        <w:t xml:space="preserve"> государственным служащим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служащих, а также по уведомлению начальника инспекции, органов прокуратуры о фактах совершения государственными служащими коррупционных правонарушений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характера.</w:t>
      </w:r>
      <w:proofErr w:type="gramEnd"/>
    </w:p>
    <w:p w:rsidR="00A67773" w:rsidRPr="00223360" w:rsidRDefault="00A67773" w:rsidP="00E70212">
      <w:pPr>
        <w:pStyle w:val="af2"/>
        <w:overflowPunct/>
        <w:autoSpaceDE/>
        <w:autoSpaceDN/>
        <w:adjustRightInd/>
        <w:spacing w:after="0"/>
        <w:ind w:left="0" w:firstLine="709"/>
        <w:jc w:val="both"/>
        <w:textAlignment w:val="auto"/>
        <w:rPr>
          <w:rFonts w:ascii="Times New Roman" w:hAnsi="Times New Roman"/>
          <w:snapToGrid w:val="0"/>
          <w:sz w:val="26"/>
          <w:szCs w:val="26"/>
          <w:lang w:eastAsia="ru-RU"/>
        </w:rPr>
      </w:pPr>
      <w:r w:rsidRPr="00223360">
        <w:rPr>
          <w:rFonts w:ascii="Times New Roman" w:hAnsi="Times New Roman"/>
          <w:sz w:val="26"/>
          <w:szCs w:val="26"/>
          <w:lang w:eastAsia="ru-RU"/>
        </w:rPr>
        <w:t xml:space="preserve">3) </w:t>
      </w:r>
      <w:r w:rsidRPr="00223360">
        <w:rPr>
          <w:rFonts w:ascii="Times New Roman" w:hAnsi="Times New Roman"/>
          <w:snapToGrid w:val="0"/>
          <w:sz w:val="26"/>
          <w:szCs w:val="26"/>
          <w:lang w:eastAsia="ru-RU"/>
        </w:rPr>
        <w:t xml:space="preserve">Осуществляет внутренний контроль по процессам, утверждённым начальником инспекции, методом самоконтроля. </w:t>
      </w:r>
    </w:p>
    <w:p w:rsidR="00941297" w:rsidRPr="00223360" w:rsidRDefault="00941297" w:rsidP="00E70212">
      <w:pPr>
        <w:keepNext/>
        <w:overflowPunct/>
        <w:autoSpaceDE/>
        <w:autoSpaceDN/>
        <w:adjustRightInd/>
        <w:ind w:firstLine="709"/>
        <w:jc w:val="both"/>
        <w:textAlignment w:val="auto"/>
        <w:outlineLvl w:val="3"/>
        <w:rPr>
          <w:rFonts w:ascii="Times New Roman" w:hAnsi="Times New Roman"/>
          <w:sz w:val="26"/>
          <w:szCs w:val="26"/>
          <w:lang w:eastAsia="ru-RU"/>
        </w:rPr>
      </w:pPr>
      <w:r w:rsidRPr="0022336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Во время отсутствия </w:t>
      </w:r>
      <w:r w:rsidR="001B7A86" w:rsidRPr="00223360">
        <w:rPr>
          <w:rFonts w:ascii="Times New Roman" w:hAnsi="Times New Roman"/>
          <w:sz w:val="26"/>
          <w:szCs w:val="26"/>
          <w:lang w:eastAsia="ru-RU"/>
        </w:rPr>
        <w:t>ведущего</w:t>
      </w:r>
      <w:r w:rsidRPr="00223360">
        <w:rPr>
          <w:rFonts w:ascii="Times New Roman" w:hAnsi="Times New Roman"/>
          <w:sz w:val="26"/>
          <w:szCs w:val="26"/>
          <w:lang w:eastAsia="ru-RU"/>
        </w:rPr>
        <w:t xml:space="preserve"> специалиста-эксперта </w:t>
      </w:r>
      <w:r w:rsidR="001B7A86" w:rsidRPr="00223360">
        <w:rPr>
          <w:rFonts w:ascii="Times New Roman" w:hAnsi="Times New Roman"/>
          <w:sz w:val="26"/>
          <w:szCs w:val="26"/>
          <w:lang w:eastAsia="ru-RU"/>
        </w:rPr>
        <w:t>Петровой И.Б.</w:t>
      </w:r>
      <w:r w:rsidRPr="00223360">
        <w:rPr>
          <w:rFonts w:ascii="Times New Roman" w:hAnsi="Times New Roman"/>
          <w:sz w:val="26"/>
          <w:szCs w:val="26"/>
          <w:lang w:eastAsia="ru-RU"/>
        </w:rPr>
        <w:t xml:space="preserve"> исполняет ее должностные обязанности.</w:t>
      </w:r>
    </w:p>
    <w:p w:rsidR="00AA596D" w:rsidRPr="00223360" w:rsidRDefault="00B700B2" w:rsidP="004A0A68">
      <w:pPr>
        <w:pStyle w:val="ConsPlusNormal"/>
        <w:numPr>
          <w:ilvl w:val="0"/>
          <w:numId w:val="22"/>
        </w:numPr>
        <w:spacing w:before="20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3360">
        <w:rPr>
          <w:rFonts w:ascii="Times New Roman" w:eastAsia="Calibri" w:hAnsi="Times New Roman" w:cs="Times New Roman"/>
          <w:sz w:val="26"/>
          <w:szCs w:val="26"/>
        </w:rPr>
        <w:t>Ведущий специалист-эксперт</w:t>
      </w:r>
      <w:r w:rsidRPr="00223360">
        <w:rPr>
          <w:rFonts w:ascii="Times New Roman" w:hAnsi="Times New Roman" w:cs="Times New Roman"/>
          <w:sz w:val="26"/>
          <w:szCs w:val="26"/>
        </w:rPr>
        <w:t xml:space="preserve"> </w:t>
      </w:r>
      <w:r w:rsidR="00AA596D" w:rsidRPr="00223360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27027" w:rsidRPr="00223360" w:rsidRDefault="00E27027" w:rsidP="00E7021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 xml:space="preserve">- за некачественное и несвоевременное выполнение задач, возложенных на отдел выездных проверок, заданий, приказов, распоряжений и </w:t>
      </w:r>
      <w:r w:rsidR="00657BA3" w:rsidRPr="00223360">
        <w:rPr>
          <w:rFonts w:ascii="Times New Roman" w:hAnsi="Times New Roman"/>
          <w:sz w:val="26"/>
          <w:szCs w:val="26"/>
        </w:rPr>
        <w:t>указаний</w:t>
      </w:r>
      <w:r w:rsidRPr="00223360">
        <w:rPr>
          <w:rFonts w:ascii="Times New Roman" w:hAnsi="Times New Roman"/>
          <w:sz w:val="26"/>
          <w:szCs w:val="26"/>
        </w:rPr>
        <w:t xml:space="preserve"> вышестоящих </w:t>
      </w:r>
      <w:r w:rsidR="00657BA3" w:rsidRPr="00223360">
        <w:rPr>
          <w:rFonts w:ascii="Times New Roman" w:hAnsi="Times New Roman"/>
          <w:sz w:val="26"/>
          <w:szCs w:val="26"/>
        </w:rPr>
        <w:t xml:space="preserve">органов </w:t>
      </w:r>
      <w:r w:rsidRPr="00223360">
        <w:rPr>
          <w:rFonts w:ascii="Times New Roman" w:hAnsi="Times New Roman"/>
          <w:sz w:val="26"/>
          <w:szCs w:val="26"/>
        </w:rPr>
        <w:t>в порядке подчиненности руководителей, за исключением незаконных;</w:t>
      </w:r>
    </w:p>
    <w:p w:rsidR="00E27027" w:rsidRPr="00223360" w:rsidRDefault="00E27027" w:rsidP="00E7021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>- за имущественный ущерб, причиненный по его вине;</w:t>
      </w:r>
    </w:p>
    <w:p w:rsidR="00E27027" w:rsidRPr="00223360" w:rsidRDefault="00E27027" w:rsidP="00E7021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27027" w:rsidRPr="00223360" w:rsidRDefault="00E27027" w:rsidP="00E7021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E27027" w:rsidRPr="00223360" w:rsidRDefault="00E27027" w:rsidP="00E7021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E27027" w:rsidRPr="00223360" w:rsidRDefault="00E27027" w:rsidP="00E70212">
      <w:pPr>
        <w:pStyle w:val="a8"/>
        <w:tabs>
          <w:tab w:val="left" w:pos="851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E27027" w:rsidRPr="00223360" w:rsidRDefault="00E27027" w:rsidP="00E7021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27027" w:rsidRPr="00223360" w:rsidRDefault="00E27027" w:rsidP="00E7021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23360">
        <w:rPr>
          <w:rFonts w:ascii="Times New Roman" w:hAnsi="Times New Roman" w:cs="Times New Roman"/>
          <w:sz w:val="26"/>
          <w:szCs w:val="26"/>
        </w:rPr>
        <w:t xml:space="preserve">- за невыполнение государственным служащим должностной обязанности, предусмотренной </w:t>
      </w:r>
      <w:hyperlink r:id="rId17" w:anchor="P1" w:history="1">
        <w:r w:rsidRPr="00223360">
          <w:rPr>
            <w:rStyle w:val="af4"/>
            <w:rFonts w:ascii="Times New Roman" w:eastAsiaTheme="majorEastAsia" w:hAnsi="Times New Roman" w:cs="Times New Roman"/>
            <w:color w:val="auto"/>
            <w:sz w:val="26"/>
            <w:szCs w:val="26"/>
          </w:rPr>
          <w:t>частью 1</w:t>
        </w:r>
      </w:hyperlink>
      <w:r w:rsidRPr="00223360">
        <w:rPr>
          <w:rFonts w:ascii="Times New Roman" w:hAnsi="Times New Roman" w:cs="Times New Roman"/>
          <w:sz w:val="26"/>
          <w:szCs w:val="26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</w:t>
      </w:r>
      <w:proofErr w:type="gramEnd"/>
      <w:r w:rsidRPr="00223360">
        <w:rPr>
          <w:rFonts w:ascii="Times New Roman" w:hAnsi="Times New Roman" w:cs="Times New Roman"/>
          <w:sz w:val="26"/>
          <w:szCs w:val="26"/>
        </w:rPr>
        <w:t xml:space="preserve"> Федерации. </w:t>
      </w:r>
    </w:p>
    <w:p w:rsidR="0049561E" w:rsidRPr="00223360" w:rsidRDefault="0049561E" w:rsidP="00E70212">
      <w:pPr>
        <w:overflowPunct/>
        <w:autoSpaceDE/>
        <w:autoSpaceDN/>
        <w:adjustRightInd/>
        <w:ind w:firstLine="709"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AA596D" w:rsidRPr="00223360" w:rsidRDefault="00AA596D" w:rsidP="00E70212">
      <w:pPr>
        <w:pStyle w:val="a8"/>
        <w:numPr>
          <w:ilvl w:val="0"/>
          <w:numId w:val="11"/>
        </w:numPr>
        <w:overflowPunct/>
        <w:ind w:left="0" w:firstLine="709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223360">
        <w:rPr>
          <w:rFonts w:ascii="Times New Roman" w:hAnsi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C8783D" w:rsidRPr="00223360">
        <w:rPr>
          <w:rFonts w:ascii="Times New Roman" w:eastAsia="Calibri" w:hAnsi="Times New Roman"/>
          <w:b/>
          <w:sz w:val="26"/>
          <w:szCs w:val="26"/>
        </w:rPr>
        <w:t>в</w:t>
      </w:r>
      <w:r w:rsidR="00B700B2" w:rsidRPr="00223360">
        <w:rPr>
          <w:rFonts w:ascii="Times New Roman" w:eastAsia="Calibri" w:hAnsi="Times New Roman"/>
          <w:b/>
          <w:sz w:val="26"/>
          <w:szCs w:val="26"/>
        </w:rPr>
        <w:t>едущий специалист-экспе</w:t>
      </w:r>
      <w:proofErr w:type="gramStart"/>
      <w:r w:rsidR="00B700B2" w:rsidRPr="00223360">
        <w:rPr>
          <w:rFonts w:ascii="Times New Roman" w:eastAsia="Calibri" w:hAnsi="Times New Roman"/>
          <w:b/>
          <w:sz w:val="26"/>
          <w:szCs w:val="26"/>
        </w:rPr>
        <w:t>рт</w:t>
      </w:r>
      <w:r w:rsidR="00B700B2" w:rsidRPr="0022336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23360">
        <w:rPr>
          <w:rFonts w:ascii="Times New Roman" w:hAnsi="Times New Roman"/>
          <w:b/>
          <w:sz w:val="26"/>
          <w:szCs w:val="26"/>
          <w:lang w:eastAsia="ru-RU"/>
        </w:rPr>
        <w:t>впр</w:t>
      </w:r>
      <w:proofErr w:type="gramEnd"/>
      <w:r w:rsidRPr="00223360">
        <w:rPr>
          <w:rFonts w:ascii="Times New Roman" w:hAnsi="Times New Roman"/>
          <w:b/>
          <w:sz w:val="26"/>
          <w:szCs w:val="26"/>
          <w:lang w:eastAsia="ru-RU"/>
        </w:rPr>
        <w:t>аве или обязан самостоятельно принимать управленческие и иные решения</w:t>
      </w:r>
    </w:p>
    <w:p w:rsidR="00AA596D" w:rsidRPr="00223360" w:rsidRDefault="00AA596D" w:rsidP="00E7021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AA596D" w:rsidRPr="00223360" w:rsidRDefault="00AA596D" w:rsidP="004A0A68">
      <w:pPr>
        <w:pStyle w:val="a8"/>
        <w:numPr>
          <w:ilvl w:val="0"/>
          <w:numId w:val="22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223360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C8783D" w:rsidRPr="00223360">
        <w:rPr>
          <w:rFonts w:ascii="Times New Roman" w:eastAsia="Calibri" w:hAnsi="Times New Roman"/>
          <w:sz w:val="26"/>
          <w:szCs w:val="26"/>
        </w:rPr>
        <w:t>в</w:t>
      </w:r>
      <w:r w:rsidR="00B700B2" w:rsidRPr="00223360">
        <w:rPr>
          <w:rFonts w:ascii="Times New Roman" w:eastAsia="Calibri" w:hAnsi="Times New Roman"/>
          <w:sz w:val="26"/>
          <w:szCs w:val="26"/>
        </w:rPr>
        <w:t>едущий специалист-эксперт</w:t>
      </w:r>
      <w:r w:rsidR="00B700B2" w:rsidRPr="0022336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23360">
        <w:rPr>
          <w:rFonts w:ascii="Times New Roman" w:hAnsi="Times New Roman"/>
          <w:sz w:val="26"/>
          <w:szCs w:val="26"/>
          <w:lang w:eastAsia="ru-RU"/>
        </w:rPr>
        <w:t xml:space="preserve">вправе самостоятельно принимать решения по вопросам: </w:t>
      </w:r>
      <w:r w:rsidR="00D378A5" w:rsidRPr="00223360">
        <w:rPr>
          <w:rFonts w:ascii="Times New Roman" w:hAnsi="Times New Roman"/>
          <w:sz w:val="26"/>
          <w:szCs w:val="26"/>
        </w:rPr>
        <w:t>о</w:t>
      </w:r>
      <w:r w:rsidR="008400ED" w:rsidRPr="00223360">
        <w:rPr>
          <w:rFonts w:ascii="Times New Roman" w:hAnsi="Times New Roman"/>
          <w:sz w:val="26"/>
          <w:szCs w:val="26"/>
        </w:rPr>
        <w:t xml:space="preserve">беспечения подготовки соответствующих документов по вопросам кадровой работы, закрепленных за отделом </w:t>
      </w:r>
      <w:r w:rsidR="008400ED" w:rsidRPr="00223360">
        <w:rPr>
          <w:rFonts w:ascii="Times New Roman" w:hAnsi="Times New Roman"/>
          <w:bCs/>
          <w:sz w:val="26"/>
          <w:szCs w:val="26"/>
        </w:rPr>
        <w:t>кадров и безопасности в соответствии с применяемым законодательство</w:t>
      </w:r>
      <w:r w:rsidR="008400ED" w:rsidRPr="00223360">
        <w:rPr>
          <w:rFonts w:ascii="Times New Roman" w:hAnsi="Times New Roman"/>
          <w:sz w:val="26"/>
          <w:szCs w:val="26"/>
        </w:rPr>
        <w:t>м;</w:t>
      </w:r>
      <w:proofErr w:type="gramEnd"/>
    </w:p>
    <w:p w:rsidR="00AA596D" w:rsidRPr="00223360" w:rsidRDefault="00AA596D" w:rsidP="00E70212">
      <w:pPr>
        <w:pStyle w:val="a8"/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020780" w:rsidRPr="00223360" w:rsidRDefault="00AA596D" w:rsidP="004A0A68">
      <w:pPr>
        <w:pStyle w:val="a8"/>
        <w:numPr>
          <w:ilvl w:val="0"/>
          <w:numId w:val="22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bCs/>
          <w:sz w:val="26"/>
          <w:szCs w:val="26"/>
        </w:rPr>
      </w:pPr>
      <w:r w:rsidRPr="00223360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C8783D" w:rsidRPr="00223360">
        <w:rPr>
          <w:rFonts w:ascii="Times New Roman" w:eastAsia="Calibri" w:hAnsi="Times New Roman"/>
          <w:sz w:val="26"/>
          <w:szCs w:val="26"/>
        </w:rPr>
        <w:t>в</w:t>
      </w:r>
      <w:r w:rsidR="00B700B2" w:rsidRPr="00223360">
        <w:rPr>
          <w:rFonts w:ascii="Times New Roman" w:eastAsia="Calibri" w:hAnsi="Times New Roman"/>
          <w:sz w:val="26"/>
          <w:szCs w:val="26"/>
        </w:rPr>
        <w:t>едущий специалист-эксперт</w:t>
      </w:r>
      <w:r w:rsidR="00B700B2" w:rsidRPr="0022336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23360">
        <w:rPr>
          <w:rFonts w:ascii="Times New Roman" w:hAnsi="Times New Roman"/>
          <w:sz w:val="26"/>
          <w:szCs w:val="26"/>
          <w:lang w:eastAsia="ru-RU"/>
        </w:rPr>
        <w:t>обязан самостоятельно принимать решения по вопросам:</w:t>
      </w:r>
      <w:r w:rsidR="00020780" w:rsidRPr="00223360">
        <w:rPr>
          <w:rFonts w:ascii="Times New Roman" w:hAnsi="Times New Roman"/>
          <w:bCs/>
          <w:sz w:val="26"/>
          <w:szCs w:val="26"/>
        </w:rPr>
        <w:t xml:space="preserve"> подготовки и выдачи копии документов, </w:t>
      </w:r>
      <w:r w:rsidR="00020780" w:rsidRPr="00223360">
        <w:rPr>
          <w:rFonts w:ascii="Times New Roman" w:hAnsi="Times New Roman"/>
          <w:sz w:val="26"/>
          <w:szCs w:val="26"/>
        </w:rPr>
        <w:t>по письменному заявлению работника, связанных с его работой</w:t>
      </w:r>
      <w:r w:rsidR="00020780" w:rsidRPr="00223360">
        <w:rPr>
          <w:rFonts w:ascii="Times New Roman" w:hAnsi="Times New Roman"/>
          <w:bCs/>
          <w:sz w:val="26"/>
          <w:szCs w:val="26"/>
        </w:rPr>
        <w:t>.</w:t>
      </w:r>
    </w:p>
    <w:p w:rsidR="00AA596D" w:rsidRPr="00223360" w:rsidRDefault="00AA596D" w:rsidP="00E7021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AA596D" w:rsidRPr="00223360" w:rsidRDefault="00AA596D" w:rsidP="00E70212">
      <w:pPr>
        <w:pStyle w:val="a8"/>
        <w:numPr>
          <w:ilvl w:val="0"/>
          <w:numId w:val="11"/>
        </w:numPr>
        <w:overflowPunct/>
        <w:ind w:left="0" w:firstLine="709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223360">
        <w:rPr>
          <w:rFonts w:ascii="Times New Roman" w:hAnsi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2F17D6" w:rsidRPr="00223360">
        <w:rPr>
          <w:rFonts w:ascii="Times New Roman" w:eastAsia="Calibri" w:hAnsi="Times New Roman"/>
          <w:b/>
          <w:sz w:val="26"/>
          <w:szCs w:val="26"/>
        </w:rPr>
        <w:t>в</w:t>
      </w:r>
      <w:r w:rsidR="00B700B2" w:rsidRPr="00223360">
        <w:rPr>
          <w:rFonts w:ascii="Times New Roman" w:eastAsia="Calibri" w:hAnsi="Times New Roman"/>
          <w:b/>
          <w:sz w:val="26"/>
          <w:szCs w:val="26"/>
        </w:rPr>
        <w:t>едущий специалист-экспе</w:t>
      </w:r>
      <w:proofErr w:type="gramStart"/>
      <w:r w:rsidR="00B700B2" w:rsidRPr="00223360">
        <w:rPr>
          <w:rFonts w:ascii="Times New Roman" w:eastAsia="Calibri" w:hAnsi="Times New Roman"/>
          <w:b/>
          <w:sz w:val="26"/>
          <w:szCs w:val="26"/>
        </w:rPr>
        <w:t>рт</w:t>
      </w:r>
      <w:r w:rsidR="00B700B2" w:rsidRPr="0022336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23360">
        <w:rPr>
          <w:rFonts w:ascii="Times New Roman" w:hAnsi="Times New Roman"/>
          <w:b/>
          <w:sz w:val="26"/>
          <w:szCs w:val="26"/>
          <w:lang w:eastAsia="ru-RU"/>
        </w:rPr>
        <w:t>впр</w:t>
      </w:r>
      <w:proofErr w:type="gramEnd"/>
      <w:r w:rsidRPr="00223360">
        <w:rPr>
          <w:rFonts w:ascii="Times New Roman" w:hAnsi="Times New Roman"/>
          <w:b/>
          <w:sz w:val="26"/>
          <w:szCs w:val="26"/>
          <w:lang w:eastAsia="ru-RU"/>
        </w:rPr>
        <w:t>аве или обязан участвовать</w:t>
      </w:r>
      <w:r w:rsidR="001821E2" w:rsidRPr="00223360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223360">
        <w:rPr>
          <w:rFonts w:ascii="Times New Roman" w:hAnsi="Times New Roman"/>
          <w:b/>
          <w:sz w:val="26"/>
          <w:szCs w:val="26"/>
          <w:lang w:eastAsia="ru-RU"/>
        </w:rPr>
        <w:t>при подготовке проектов нормативных правовых актов и (или) проектов управленческих и иных решений</w:t>
      </w:r>
    </w:p>
    <w:p w:rsidR="00AA596D" w:rsidRPr="00223360" w:rsidRDefault="00AA596D" w:rsidP="00E7021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1821E2" w:rsidRPr="00223360" w:rsidRDefault="00B700B2" w:rsidP="004A0A68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223360">
        <w:rPr>
          <w:rFonts w:ascii="Times New Roman" w:eastAsia="Calibri" w:hAnsi="Times New Roman"/>
          <w:sz w:val="26"/>
          <w:szCs w:val="26"/>
        </w:rPr>
        <w:lastRenderedPageBreak/>
        <w:t>Ведущий специалист-эксперт</w:t>
      </w:r>
      <w:r w:rsidRPr="0022336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A596D" w:rsidRPr="00223360">
        <w:rPr>
          <w:rFonts w:ascii="Times New Roman" w:hAnsi="Times New Roman"/>
          <w:sz w:val="26"/>
          <w:szCs w:val="26"/>
          <w:lang w:eastAsia="ru-RU"/>
        </w:rPr>
        <w:t>в соответствии со своей компетенцией вправе участвовать в подготовке (обсуждении) следующих проектов</w:t>
      </w:r>
      <w:r w:rsidR="001821E2" w:rsidRPr="00223360">
        <w:rPr>
          <w:rFonts w:ascii="Times New Roman" w:hAnsi="Times New Roman"/>
          <w:sz w:val="26"/>
          <w:szCs w:val="26"/>
          <w:lang w:eastAsia="ru-RU"/>
        </w:rPr>
        <w:t>: в пределах функциональной компетенции принимает участие в подготовке нормативных актов иных решений в части организационного и информационного обеспечения подготовки соответствующих документов по вопросам закрепленных за отделом.</w:t>
      </w:r>
    </w:p>
    <w:p w:rsidR="00AA596D" w:rsidRPr="00223360" w:rsidRDefault="00AA596D" w:rsidP="00E70212">
      <w:pPr>
        <w:pStyle w:val="a8"/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AA596D" w:rsidRPr="00223360" w:rsidRDefault="00B700B2" w:rsidP="004A0A68">
      <w:pPr>
        <w:pStyle w:val="a8"/>
        <w:numPr>
          <w:ilvl w:val="0"/>
          <w:numId w:val="22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223360">
        <w:rPr>
          <w:rFonts w:ascii="Times New Roman" w:eastAsia="Calibri" w:hAnsi="Times New Roman"/>
          <w:sz w:val="26"/>
          <w:szCs w:val="26"/>
        </w:rPr>
        <w:t>Ведущий специалист-эксперт</w:t>
      </w:r>
      <w:r w:rsidRPr="0022336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A596D" w:rsidRPr="00223360">
        <w:rPr>
          <w:rFonts w:ascii="Times New Roman" w:hAnsi="Times New Roman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AA596D" w:rsidRPr="00223360" w:rsidRDefault="00AA596D" w:rsidP="00E7021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223360">
        <w:rPr>
          <w:rFonts w:ascii="Times New Roman" w:hAnsi="Times New Roman"/>
          <w:sz w:val="26"/>
          <w:szCs w:val="26"/>
          <w:lang w:eastAsia="ru-RU"/>
        </w:rPr>
        <w:t xml:space="preserve"> положений </w:t>
      </w:r>
      <w:r w:rsidRPr="00223360">
        <w:rPr>
          <w:rFonts w:ascii="Times New Roman" w:hAnsi="Times New Roman"/>
          <w:spacing w:val="1"/>
          <w:sz w:val="26"/>
          <w:szCs w:val="26"/>
          <w:lang w:eastAsia="ru-RU"/>
        </w:rPr>
        <w:t>об отделах</w:t>
      </w:r>
      <w:r w:rsidRPr="00223360">
        <w:rPr>
          <w:rFonts w:ascii="Times New Roman" w:hAnsi="Times New Roman"/>
          <w:sz w:val="26"/>
          <w:szCs w:val="26"/>
          <w:lang w:eastAsia="ru-RU"/>
        </w:rPr>
        <w:t xml:space="preserve"> инспекции;</w:t>
      </w:r>
    </w:p>
    <w:p w:rsidR="00AA596D" w:rsidRPr="00223360" w:rsidRDefault="00AA596D" w:rsidP="00E7021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223360">
        <w:rPr>
          <w:rFonts w:ascii="Times New Roman" w:hAnsi="Times New Roman"/>
          <w:sz w:val="26"/>
          <w:szCs w:val="26"/>
          <w:lang w:eastAsia="ru-RU"/>
        </w:rPr>
        <w:t xml:space="preserve">графика отпусков гражданских служащих </w:t>
      </w:r>
      <w:r w:rsidRPr="00223360">
        <w:rPr>
          <w:rFonts w:ascii="Times New Roman" w:hAnsi="Times New Roman"/>
          <w:spacing w:val="-2"/>
          <w:sz w:val="26"/>
          <w:szCs w:val="26"/>
          <w:lang w:eastAsia="ru-RU"/>
        </w:rPr>
        <w:t>курируемых отделов</w:t>
      </w:r>
      <w:r w:rsidRPr="00223360">
        <w:rPr>
          <w:rFonts w:ascii="Times New Roman" w:hAnsi="Times New Roman"/>
          <w:sz w:val="26"/>
          <w:szCs w:val="26"/>
          <w:lang w:eastAsia="ru-RU"/>
        </w:rPr>
        <w:t xml:space="preserve"> инспекции;</w:t>
      </w:r>
    </w:p>
    <w:p w:rsidR="00AA596D" w:rsidRPr="00223360" w:rsidRDefault="00AA596D" w:rsidP="00E7021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223360">
        <w:rPr>
          <w:rFonts w:ascii="Times New Roman" w:hAnsi="Times New Roman"/>
          <w:sz w:val="26"/>
          <w:szCs w:val="26"/>
          <w:lang w:eastAsia="ru-RU"/>
        </w:rPr>
        <w:t>иных актов по поручению руководства управления и начальника инспекции.</w:t>
      </w:r>
    </w:p>
    <w:p w:rsidR="00AA596D" w:rsidRPr="00223360" w:rsidRDefault="00AA596D" w:rsidP="00E7021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F6359B" w:rsidRPr="00223360" w:rsidRDefault="00F6359B" w:rsidP="00E7021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AA596D" w:rsidRPr="00223360" w:rsidRDefault="00AA596D" w:rsidP="00E70212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223360">
        <w:rPr>
          <w:rFonts w:ascii="Times New Roman" w:hAnsi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AA596D" w:rsidRPr="00223360" w:rsidRDefault="00AA596D" w:rsidP="00E70212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223360">
        <w:rPr>
          <w:rFonts w:ascii="Times New Roman" w:hAnsi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AA596D" w:rsidRPr="00223360" w:rsidRDefault="00AA596D" w:rsidP="00E70212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223360">
        <w:rPr>
          <w:rFonts w:ascii="Times New Roman" w:hAnsi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AA596D" w:rsidRPr="00223360" w:rsidRDefault="00AA596D" w:rsidP="00E70212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AA596D" w:rsidRPr="00223360" w:rsidRDefault="00AA596D" w:rsidP="004A0A68">
      <w:pPr>
        <w:pStyle w:val="a8"/>
        <w:numPr>
          <w:ilvl w:val="0"/>
          <w:numId w:val="22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</w:rPr>
      </w:pPr>
      <w:bookmarkStart w:id="12" w:name="_GoBack"/>
      <w:bookmarkEnd w:id="12"/>
      <w:r w:rsidRPr="00223360">
        <w:rPr>
          <w:rFonts w:ascii="Times New Roman" w:hAnsi="Times New Roman"/>
          <w:sz w:val="26"/>
          <w:szCs w:val="26"/>
          <w:lang w:eastAsia="ru-RU"/>
        </w:rPr>
        <w:t xml:space="preserve"> В соответствии со своими должностными обязанностями </w:t>
      </w:r>
      <w:r w:rsidR="00032B5A" w:rsidRPr="00223360">
        <w:rPr>
          <w:rFonts w:ascii="Times New Roman" w:eastAsia="Calibri" w:hAnsi="Times New Roman"/>
          <w:sz w:val="26"/>
          <w:szCs w:val="26"/>
        </w:rPr>
        <w:t>в</w:t>
      </w:r>
      <w:r w:rsidR="00B700B2" w:rsidRPr="00223360">
        <w:rPr>
          <w:rFonts w:ascii="Times New Roman" w:eastAsia="Calibri" w:hAnsi="Times New Roman"/>
          <w:sz w:val="26"/>
          <w:szCs w:val="26"/>
        </w:rPr>
        <w:t>едущий специалист-эксперт</w:t>
      </w:r>
      <w:r w:rsidR="00B700B2" w:rsidRPr="0022336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23360">
        <w:rPr>
          <w:rFonts w:ascii="Times New Roman" w:hAnsi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AA596D" w:rsidRPr="00223360" w:rsidRDefault="00AA596D" w:rsidP="00E70212">
      <w:pPr>
        <w:pStyle w:val="a8"/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AA596D" w:rsidRPr="00223360" w:rsidRDefault="00AA596D" w:rsidP="00E70212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223360">
        <w:rPr>
          <w:rFonts w:ascii="Times New Roman" w:hAnsi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AA596D" w:rsidRPr="00223360" w:rsidRDefault="00AA596D" w:rsidP="00E7021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AA596D" w:rsidRPr="00223360" w:rsidRDefault="00AA596D" w:rsidP="004A0A68">
      <w:pPr>
        <w:pStyle w:val="a8"/>
        <w:numPr>
          <w:ilvl w:val="0"/>
          <w:numId w:val="22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223360">
        <w:rPr>
          <w:rFonts w:ascii="Times New Roman" w:hAnsi="Times New Roman"/>
          <w:sz w:val="26"/>
          <w:szCs w:val="26"/>
          <w:lang w:eastAsia="ru-RU"/>
        </w:rPr>
        <w:t xml:space="preserve">Взаимодействие </w:t>
      </w:r>
      <w:r w:rsidR="00032B5A" w:rsidRPr="00223360">
        <w:rPr>
          <w:rFonts w:ascii="Times New Roman" w:eastAsia="Calibri" w:hAnsi="Times New Roman"/>
          <w:sz w:val="26"/>
          <w:szCs w:val="26"/>
        </w:rPr>
        <w:t>в</w:t>
      </w:r>
      <w:r w:rsidR="00B700B2" w:rsidRPr="00223360">
        <w:rPr>
          <w:rFonts w:ascii="Times New Roman" w:eastAsia="Calibri" w:hAnsi="Times New Roman"/>
          <w:sz w:val="26"/>
          <w:szCs w:val="26"/>
        </w:rPr>
        <w:t>едущий специалист-эксперт</w:t>
      </w:r>
      <w:r w:rsidR="00B700B2" w:rsidRPr="0022336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23360">
        <w:rPr>
          <w:rFonts w:ascii="Times New Roman" w:hAnsi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223360">
          <w:rPr>
            <w:rFonts w:ascii="Times New Roman" w:hAnsi="Times New Roman"/>
            <w:sz w:val="26"/>
            <w:szCs w:val="26"/>
          </w:rPr>
          <w:t>общих принципов</w:t>
        </w:r>
      </w:hyperlink>
      <w:r w:rsidRPr="00223360">
        <w:rPr>
          <w:rFonts w:ascii="Times New Roman" w:hAnsi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223360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223360">
        <w:rPr>
          <w:rFonts w:ascii="Times New Roman" w:hAnsi="Times New Roman"/>
          <w:sz w:val="26"/>
          <w:szCs w:val="26"/>
        </w:rPr>
        <w:t xml:space="preserve">3196; 2009, N 29, ст. 3658), и требований к служебному поведению, установленных </w:t>
      </w:r>
      <w:hyperlink r:id="rId19" w:history="1">
        <w:r w:rsidRPr="00223360">
          <w:rPr>
            <w:rFonts w:ascii="Times New Roman" w:hAnsi="Times New Roman"/>
            <w:sz w:val="26"/>
            <w:szCs w:val="26"/>
          </w:rPr>
          <w:t>статьей 18</w:t>
        </w:r>
      </w:hyperlink>
      <w:r w:rsidRPr="00223360">
        <w:rPr>
          <w:rFonts w:ascii="Times New Roman" w:hAnsi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A596D" w:rsidRPr="00223360" w:rsidRDefault="00AA596D" w:rsidP="00E7021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AA596D" w:rsidRPr="00223360" w:rsidRDefault="00AA596D" w:rsidP="00E70212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223360">
        <w:rPr>
          <w:rFonts w:ascii="Times New Roman" w:hAnsi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AA596D" w:rsidRPr="00223360" w:rsidRDefault="00AA596D" w:rsidP="00E70212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223360">
        <w:rPr>
          <w:rFonts w:ascii="Times New Roman" w:hAnsi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223360">
        <w:rPr>
          <w:rFonts w:ascii="Times New Roman" w:hAnsi="Times New Roman"/>
          <w:b/>
          <w:sz w:val="26"/>
          <w:szCs w:val="26"/>
          <w:lang w:eastAsia="ru-RU"/>
        </w:rPr>
        <w:t>с</w:t>
      </w:r>
      <w:proofErr w:type="gramEnd"/>
      <w:r w:rsidRPr="00223360">
        <w:rPr>
          <w:rFonts w:ascii="Times New Roman" w:hAnsi="Times New Roman"/>
          <w:b/>
          <w:sz w:val="26"/>
          <w:szCs w:val="26"/>
          <w:lang w:eastAsia="ru-RU"/>
        </w:rPr>
        <w:t xml:space="preserve"> административным</w:t>
      </w:r>
    </w:p>
    <w:p w:rsidR="00AA596D" w:rsidRPr="00223360" w:rsidRDefault="00AA596D" w:rsidP="00E70212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223360">
        <w:rPr>
          <w:rFonts w:ascii="Times New Roman" w:hAnsi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AA596D" w:rsidRPr="00223360" w:rsidRDefault="00AA596D" w:rsidP="00E7021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AA596D" w:rsidRPr="00223360" w:rsidRDefault="00AA596D" w:rsidP="00E7021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3360">
        <w:rPr>
          <w:rFonts w:ascii="Times New Roman" w:hAnsi="Times New Roman" w:cs="Times New Roman"/>
          <w:sz w:val="26"/>
          <w:szCs w:val="26"/>
        </w:rPr>
        <w:t xml:space="preserve">18. </w:t>
      </w:r>
      <w:r w:rsidR="00B700B2" w:rsidRPr="00223360">
        <w:rPr>
          <w:rFonts w:ascii="Times New Roman" w:eastAsia="Calibri" w:hAnsi="Times New Roman" w:cs="Times New Roman"/>
          <w:sz w:val="26"/>
          <w:szCs w:val="26"/>
        </w:rPr>
        <w:t>Ведущий специалист-эксперт</w:t>
      </w:r>
      <w:r w:rsidR="00B700B2" w:rsidRPr="00223360">
        <w:rPr>
          <w:rFonts w:ascii="Times New Roman" w:hAnsi="Times New Roman" w:cs="Times New Roman"/>
          <w:sz w:val="26"/>
          <w:szCs w:val="26"/>
        </w:rPr>
        <w:t xml:space="preserve"> </w:t>
      </w:r>
      <w:r w:rsidR="00474FAB" w:rsidRPr="00223360">
        <w:rPr>
          <w:rFonts w:ascii="Times New Roman" w:hAnsi="Times New Roman" w:cs="Times New Roman"/>
          <w:sz w:val="26"/>
          <w:szCs w:val="26"/>
        </w:rPr>
        <w:t>государственные услуги не оказывает.</w:t>
      </w:r>
      <w:r w:rsidRPr="0022336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596D" w:rsidRPr="00223360" w:rsidRDefault="00AA596D" w:rsidP="00E7021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AA596D" w:rsidRPr="00223360" w:rsidRDefault="00AA596D" w:rsidP="00E70212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223360">
        <w:rPr>
          <w:rFonts w:ascii="Times New Roman" w:hAnsi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AA596D" w:rsidRPr="00223360" w:rsidRDefault="00AA596D" w:rsidP="00E70212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223360">
        <w:rPr>
          <w:rFonts w:ascii="Times New Roman" w:hAnsi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AA596D" w:rsidRPr="00223360" w:rsidRDefault="00AA596D" w:rsidP="00E7021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AA596D" w:rsidRPr="00223360" w:rsidRDefault="00AA596D" w:rsidP="00E7021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3360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032B5A" w:rsidRPr="00223360">
        <w:rPr>
          <w:rFonts w:ascii="Times New Roman" w:eastAsia="Calibri" w:hAnsi="Times New Roman" w:cs="Times New Roman"/>
          <w:sz w:val="26"/>
          <w:szCs w:val="26"/>
        </w:rPr>
        <w:t>в</w:t>
      </w:r>
      <w:r w:rsidR="00B700B2" w:rsidRPr="00223360">
        <w:rPr>
          <w:rFonts w:ascii="Times New Roman" w:eastAsia="Calibri" w:hAnsi="Times New Roman" w:cs="Times New Roman"/>
          <w:sz w:val="26"/>
          <w:szCs w:val="26"/>
        </w:rPr>
        <w:t>едущ</w:t>
      </w:r>
      <w:r w:rsidR="00032B5A" w:rsidRPr="00223360">
        <w:rPr>
          <w:rFonts w:ascii="Times New Roman" w:eastAsia="Calibri" w:hAnsi="Times New Roman" w:cs="Times New Roman"/>
          <w:sz w:val="26"/>
          <w:szCs w:val="26"/>
        </w:rPr>
        <w:t>его</w:t>
      </w:r>
      <w:r w:rsidR="00B700B2" w:rsidRPr="00223360">
        <w:rPr>
          <w:rFonts w:ascii="Times New Roman" w:eastAsia="Calibri" w:hAnsi="Times New Roman" w:cs="Times New Roman"/>
          <w:sz w:val="26"/>
          <w:szCs w:val="26"/>
        </w:rPr>
        <w:t xml:space="preserve"> специалист</w:t>
      </w:r>
      <w:r w:rsidR="00032B5A" w:rsidRPr="00223360">
        <w:rPr>
          <w:rFonts w:ascii="Times New Roman" w:eastAsia="Calibri" w:hAnsi="Times New Roman" w:cs="Times New Roman"/>
          <w:sz w:val="26"/>
          <w:szCs w:val="26"/>
        </w:rPr>
        <w:t>а</w:t>
      </w:r>
      <w:r w:rsidR="00B700B2" w:rsidRPr="00223360">
        <w:rPr>
          <w:rFonts w:ascii="Times New Roman" w:eastAsia="Calibri" w:hAnsi="Times New Roman" w:cs="Times New Roman"/>
          <w:sz w:val="26"/>
          <w:szCs w:val="26"/>
        </w:rPr>
        <w:t>-эксперт</w:t>
      </w:r>
      <w:r w:rsidR="00032B5A" w:rsidRPr="00223360">
        <w:rPr>
          <w:rFonts w:ascii="Times New Roman" w:eastAsia="Calibri" w:hAnsi="Times New Roman" w:cs="Times New Roman"/>
          <w:sz w:val="26"/>
          <w:szCs w:val="26"/>
        </w:rPr>
        <w:t>а</w:t>
      </w:r>
      <w:r w:rsidR="00B700B2" w:rsidRPr="00223360">
        <w:rPr>
          <w:rFonts w:ascii="Times New Roman" w:hAnsi="Times New Roman" w:cs="Times New Roman"/>
          <w:sz w:val="26"/>
          <w:szCs w:val="26"/>
        </w:rPr>
        <w:t xml:space="preserve"> </w:t>
      </w:r>
      <w:r w:rsidR="00D378A5" w:rsidRPr="00223360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="00DE2E99" w:rsidRPr="00223360">
        <w:rPr>
          <w:rFonts w:ascii="Times New Roman" w:hAnsi="Times New Roman" w:cs="Times New Roman"/>
          <w:sz w:val="26"/>
          <w:szCs w:val="26"/>
        </w:rPr>
        <w:t>:</w:t>
      </w:r>
    </w:p>
    <w:p w:rsidR="00474FAB" w:rsidRPr="00223360" w:rsidRDefault="00474FAB" w:rsidP="00E70212">
      <w:pPr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23360">
        <w:rPr>
          <w:rFonts w:ascii="Times New Roman" w:hAnsi="Times New Roman"/>
          <w:sz w:val="26"/>
          <w:szCs w:val="26"/>
          <w:lang w:eastAsia="ru-RU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74FAB" w:rsidRPr="00223360" w:rsidRDefault="00474FAB" w:rsidP="00E70212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223360">
        <w:rPr>
          <w:rFonts w:ascii="Times New Roman" w:hAnsi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474FAB" w:rsidRPr="00223360" w:rsidRDefault="00474FAB" w:rsidP="00E70212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223360">
        <w:rPr>
          <w:rFonts w:ascii="Times New Roman" w:hAnsi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74FAB" w:rsidRPr="00223360" w:rsidRDefault="00474FAB" w:rsidP="00E70212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223360">
        <w:rPr>
          <w:rFonts w:ascii="Times New Roman" w:hAnsi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74FAB" w:rsidRPr="00223360" w:rsidRDefault="00474FAB" w:rsidP="00E70212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223360">
        <w:rPr>
          <w:rFonts w:ascii="Times New Roman" w:hAnsi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74FAB" w:rsidRPr="00223360" w:rsidRDefault="00474FAB" w:rsidP="00E70212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223360">
        <w:rPr>
          <w:rFonts w:ascii="Times New Roman" w:hAnsi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74FAB" w:rsidRDefault="00474FAB" w:rsidP="00E70212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223360">
        <w:rPr>
          <w:rFonts w:ascii="Times New Roman" w:hAnsi="Times New Roman"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223360" w:rsidRDefault="00223360" w:rsidP="00E70212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223360" w:rsidRPr="00223360" w:rsidRDefault="00223360" w:rsidP="00E70212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AA596D" w:rsidRPr="00223360" w:rsidRDefault="00AA596D" w:rsidP="00E70212">
      <w:pPr>
        <w:overflowPunct/>
        <w:ind w:firstLine="709"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AA596D" w:rsidRPr="00223360" w:rsidRDefault="00943A44" w:rsidP="00223360">
      <w:pPr>
        <w:overflowPunct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223360">
        <w:rPr>
          <w:rFonts w:ascii="Times New Roman" w:hAnsi="Times New Roman"/>
          <w:sz w:val="24"/>
          <w:szCs w:val="24"/>
          <w:lang w:eastAsia="ru-RU"/>
        </w:rPr>
        <w:t xml:space="preserve">Начальник отдела кадров               </w:t>
      </w:r>
      <w:r w:rsidR="00223360">
        <w:rPr>
          <w:rFonts w:ascii="Times New Roman" w:hAnsi="Times New Roman"/>
          <w:sz w:val="24"/>
          <w:szCs w:val="24"/>
          <w:lang w:eastAsia="ru-RU"/>
        </w:rPr>
        <w:t xml:space="preserve">                              </w:t>
      </w:r>
      <w:r w:rsidRPr="00223360">
        <w:rPr>
          <w:rFonts w:ascii="Times New Roman" w:hAnsi="Times New Roman"/>
          <w:sz w:val="24"/>
          <w:szCs w:val="24"/>
          <w:lang w:eastAsia="ru-RU"/>
        </w:rPr>
        <w:t xml:space="preserve">                                  </w:t>
      </w:r>
      <w:proofErr w:type="spellStart"/>
      <w:r w:rsidRPr="00223360">
        <w:rPr>
          <w:rFonts w:ascii="Times New Roman" w:hAnsi="Times New Roman"/>
          <w:sz w:val="24"/>
          <w:szCs w:val="24"/>
          <w:lang w:eastAsia="ru-RU"/>
        </w:rPr>
        <w:t>Н.В.Митькова</w:t>
      </w:r>
      <w:proofErr w:type="spellEnd"/>
    </w:p>
    <w:p w:rsidR="00223360" w:rsidRDefault="00223360" w:rsidP="00AA596D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sectPr w:rsidR="00223360" w:rsidSect="00223360">
      <w:headerReference w:type="default" r:id="rId20"/>
      <w:pgSz w:w="11906" w:h="16838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180" w:rsidRDefault="00D65180" w:rsidP="00D65180">
      <w:r>
        <w:separator/>
      </w:r>
    </w:p>
  </w:endnote>
  <w:endnote w:type="continuationSeparator" w:id="0">
    <w:p w:rsidR="00D65180" w:rsidRDefault="00D65180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180" w:rsidRDefault="00D65180" w:rsidP="00D65180">
      <w:r>
        <w:separator/>
      </w:r>
    </w:p>
  </w:footnote>
  <w:footnote w:type="continuationSeparator" w:id="0">
    <w:p w:rsidR="00D65180" w:rsidRDefault="00D65180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1024"/>
      <w:docPartObj>
        <w:docPartGallery w:val="Page Numbers (Top of Page)"/>
        <w:docPartUnique/>
      </w:docPartObj>
    </w:sdtPr>
    <w:sdtEndPr/>
    <w:sdtContent>
      <w:p w:rsidR="00D65180" w:rsidRPr="0057505B" w:rsidRDefault="00D65180">
        <w:pPr>
          <w:pStyle w:val="a3"/>
          <w:jc w:val="center"/>
        </w:pPr>
        <w:r w:rsidRPr="0057505B">
          <w:rPr>
            <w:rFonts w:ascii="Times New Roman" w:hAnsi="Times New Roman"/>
          </w:rPr>
          <w:fldChar w:fldCharType="begin"/>
        </w:r>
        <w:r w:rsidRPr="0057505B">
          <w:rPr>
            <w:rFonts w:ascii="Times New Roman" w:hAnsi="Times New Roman"/>
          </w:rPr>
          <w:instrText xml:space="preserve"> PAGE   \* MERGEFORMAT </w:instrText>
        </w:r>
        <w:r w:rsidRPr="0057505B">
          <w:rPr>
            <w:rFonts w:ascii="Times New Roman" w:hAnsi="Times New Roman"/>
          </w:rPr>
          <w:fldChar w:fldCharType="separate"/>
        </w:r>
        <w:r w:rsidR="00755606">
          <w:rPr>
            <w:rFonts w:ascii="Times New Roman" w:hAnsi="Times New Roman"/>
            <w:noProof/>
          </w:rPr>
          <w:t>10</w:t>
        </w:r>
        <w:r w:rsidRPr="0057505B">
          <w:rPr>
            <w:rFonts w:ascii="Times New Roman" w:hAnsi="Times New Roman"/>
          </w:rPr>
          <w:fldChar w:fldCharType="end"/>
        </w:r>
      </w:p>
    </w:sdtContent>
  </w:sdt>
  <w:p w:rsidR="00D65180" w:rsidRDefault="00D6518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38CC"/>
    <w:multiLevelType w:val="hybridMultilevel"/>
    <w:tmpl w:val="2FC2B0C4"/>
    <w:lvl w:ilvl="0" w:tplc="316097BA">
      <w:start w:val="1"/>
      <w:numFmt w:val="decimal"/>
      <w:lvlText w:val="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92AC3"/>
    <w:multiLevelType w:val="multilevel"/>
    <w:tmpl w:val="7022698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5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A42151D"/>
    <w:multiLevelType w:val="multilevel"/>
    <w:tmpl w:val="629A2D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8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">
    <w:nsid w:val="1C326B54"/>
    <w:multiLevelType w:val="hybridMultilevel"/>
    <w:tmpl w:val="549AF8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1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3B302C"/>
    <w:multiLevelType w:val="multilevel"/>
    <w:tmpl w:val="AAA4E428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68087F"/>
    <w:multiLevelType w:val="multilevel"/>
    <w:tmpl w:val="3488C48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8617B1E"/>
    <w:multiLevelType w:val="hybridMultilevel"/>
    <w:tmpl w:val="5B4CD660"/>
    <w:lvl w:ilvl="0" w:tplc="7BD4F4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0">
    <w:nsid w:val="566404CF"/>
    <w:multiLevelType w:val="multilevel"/>
    <w:tmpl w:val="54443EAA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1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2">
    <w:nsid w:val="57F80E9A"/>
    <w:multiLevelType w:val="multilevel"/>
    <w:tmpl w:val="D45A2DEA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76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3">
    <w:nsid w:val="626916CE"/>
    <w:multiLevelType w:val="multilevel"/>
    <w:tmpl w:val="C99843AC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4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5">
    <w:nsid w:val="70ED7951"/>
    <w:multiLevelType w:val="hybridMultilevel"/>
    <w:tmpl w:val="05EC7DCC"/>
    <w:lvl w:ilvl="0" w:tplc="84DED89A">
      <w:start w:val="1"/>
      <w:numFmt w:val="decimal"/>
      <w:lvlText w:val="2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8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13"/>
  </w:num>
  <w:num w:numId="2">
    <w:abstractNumId w:val="18"/>
  </w:num>
  <w:num w:numId="3">
    <w:abstractNumId w:val="15"/>
  </w:num>
  <w:num w:numId="4">
    <w:abstractNumId w:val="1"/>
  </w:num>
  <w:num w:numId="5">
    <w:abstractNumId w:val="5"/>
  </w:num>
  <w:num w:numId="6">
    <w:abstractNumId w:val="2"/>
  </w:num>
  <w:num w:numId="7">
    <w:abstractNumId w:val="8"/>
  </w:num>
  <w:num w:numId="8">
    <w:abstractNumId w:val="11"/>
  </w:num>
  <w:num w:numId="9">
    <w:abstractNumId w:val="23"/>
  </w:num>
  <w:num w:numId="10">
    <w:abstractNumId w:val="14"/>
  </w:num>
  <w:num w:numId="11">
    <w:abstractNumId w:val="3"/>
  </w:num>
  <w:num w:numId="12">
    <w:abstractNumId w:val="21"/>
  </w:num>
  <w:num w:numId="13">
    <w:abstractNumId w:val="10"/>
  </w:num>
  <w:num w:numId="14">
    <w:abstractNumId w:val="19"/>
  </w:num>
  <w:num w:numId="15">
    <w:abstractNumId w:val="29"/>
  </w:num>
  <w:num w:numId="16">
    <w:abstractNumId w:val="26"/>
  </w:num>
  <w:num w:numId="17">
    <w:abstractNumId w:val="28"/>
  </w:num>
  <w:num w:numId="18">
    <w:abstractNumId w:val="27"/>
  </w:num>
  <w:num w:numId="19">
    <w:abstractNumId w:val="25"/>
  </w:num>
  <w:num w:numId="20">
    <w:abstractNumId w:val="24"/>
  </w:num>
  <w:num w:numId="21">
    <w:abstractNumId w:val="6"/>
  </w:num>
  <w:num w:numId="22">
    <w:abstractNumId w:val="22"/>
  </w:num>
  <w:num w:numId="23">
    <w:abstractNumId w:val="16"/>
  </w:num>
  <w:num w:numId="24">
    <w:abstractNumId w:val="17"/>
  </w:num>
  <w:num w:numId="25">
    <w:abstractNumId w:val="0"/>
  </w:num>
  <w:num w:numId="26">
    <w:abstractNumId w:val="20"/>
  </w:num>
  <w:num w:numId="27">
    <w:abstractNumId w:val="4"/>
  </w:num>
  <w:num w:numId="28">
    <w:abstractNumId w:val="12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20780"/>
    <w:rsid w:val="00024980"/>
    <w:rsid w:val="00032B5A"/>
    <w:rsid w:val="00040CDF"/>
    <w:rsid w:val="000420AD"/>
    <w:rsid w:val="00043D24"/>
    <w:rsid w:val="000738BD"/>
    <w:rsid w:val="000814D3"/>
    <w:rsid w:val="00093D08"/>
    <w:rsid w:val="000A4232"/>
    <w:rsid w:val="000B1B7C"/>
    <w:rsid w:val="000B7351"/>
    <w:rsid w:val="000C11DA"/>
    <w:rsid w:val="000C330F"/>
    <w:rsid w:val="000C6888"/>
    <w:rsid w:val="000D0E78"/>
    <w:rsid w:val="000D5711"/>
    <w:rsid w:val="000F58DC"/>
    <w:rsid w:val="000F60E4"/>
    <w:rsid w:val="001109E1"/>
    <w:rsid w:val="001169A2"/>
    <w:rsid w:val="0013160B"/>
    <w:rsid w:val="00136A59"/>
    <w:rsid w:val="00146090"/>
    <w:rsid w:val="00150454"/>
    <w:rsid w:val="00151789"/>
    <w:rsid w:val="00153C63"/>
    <w:rsid w:val="001542E7"/>
    <w:rsid w:val="00162BC3"/>
    <w:rsid w:val="00167FBB"/>
    <w:rsid w:val="0017460A"/>
    <w:rsid w:val="001821E2"/>
    <w:rsid w:val="0018309E"/>
    <w:rsid w:val="001934AC"/>
    <w:rsid w:val="001952A1"/>
    <w:rsid w:val="001A2404"/>
    <w:rsid w:val="001A520B"/>
    <w:rsid w:val="001A632F"/>
    <w:rsid w:val="001A794F"/>
    <w:rsid w:val="001B7A86"/>
    <w:rsid w:val="001C431D"/>
    <w:rsid w:val="001C7CAC"/>
    <w:rsid w:val="001F5546"/>
    <w:rsid w:val="00214DD3"/>
    <w:rsid w:val="00215E3A"/>
    <w:rsid w:val="00220E84"/>
    <w:rsid w:val="00223360"/>
    <w:rsid w:val="00230EA2"/>
    <w:rsid w:val="00234875"/>
    <w:rsid w:val="00237617"/>
    <w:rsid w:val="00246653"/>
    <w:rsid w:val="002643EB"/>
    <w:rsid w:val="00272BB9"/>
    <w:rsid w:val="00273412"/>
    <w:rsid w:val="00277BF3"/>
    <w:rsid w:val="0028038E"/>
    <w:rsid w:val="002845F1"/>
    <w:rsid w:val="00290CD0"/>
    <w:rsid w:val="002B6621"/>
    <w:rsid w:val="002C189D"/>
    <w:rsid w:val="002C337C"/>
    <w:rsid w:val="002C3850"/>
    <w:rsid w:val="002C511A"/>
    <w:rsid w:val="002E591E"/>
    <w:rsid w:val="002F03EC"/>
    <w:rsid w:val="002F17D6"/>
    <w:rsid w:val="002F4651"/>
    <w:rsid w:val="002F4753"/>
    <w:rsid w:val="00302478"/>
    <w:rsid w:val="0032380C"/>
    <w:rsid w:val="003264FD"/>
    <w:rsid w:val="003475DB"/>
    <w:rsid w:val="00350DAF"/>
    <w:rsid w:val="00355E4F"/>
    <w:rsid w:val="0036164C"/>
    <w:rsid w:val="00365708"/>
    <w:rsid w:val="00365A12"/>
    <w:rsid w:val="0037241A"/>
    <w:rsid w:val="00390461"/>
    <w:rsid w:val="0039759B"/>
    <w:rsid w:val="003A421A"/>
    <w:rsid w:val="003A4356"/>
    <w:rsid w:val="003A6A43"/>
    <w:rsid w:val="003A6EB4"/>
    <w:rsid w:val="003B17CE"/>
    <w:rsid w:val="003B4E04"/>
    <w:rsid w:val="003C52B3"/>
    <w:rsid w:val="003E4638"/>
    <w:rsid w:val="003E47B3"/>
    <w:rsid w:val="004021A1"/>
    <w:rsid w:val="00403536"/>
    <w:rsid w:val="00405C5D"/>
    <w:rsid w:val="00406306"/>
    <w:rsid w:val="00410177"/>
    <w:rsid w:val="004160F5"/>
    <w:rsid w:val="00421623"/>
    <w:rsid w:val="00427A4D"/>
    <w:rsid w:val="00437B95"/>
    <w:rsid w:val="00452137"/>
    <w:rsid w:val="00453F84"/>
    <w:rsid w:val="00456420"/>
    <w:rsid w:val="00456E81"/>
    <w:rsid w:val="00462EBF"/>
    <w:rsid w:val="00471EE5"/>
    <w:rsid w:val="00474FAB"/>
    <w:rsid w:val="00477C08"/>
    <w:rsid w:val="0049561E"/>
    <w:rsid w:val="004A0A68"/>
    <w:rsid w:val="004B4E4B"/>
    <w:rsid w:val="004C2081"/>
    <w:rsid w:val="004C40D7"/>
    <w:rsid w:val="004D7459"/>
    <w:rsid w:val="004E1E33"/>
    <w:rsid w:val="004E6F9D"/>
    <w:rsid w:val="00533339"/>
    <w:rsid w:val="005345B9"/>
    <w:rsid w:val="0053623B"/>
    <w:rsid w:val="00545EB8"/>
    <w:rsid w:val="005532DC"/>
    <w:rsid w:val="0056219C"/>
    <w:rsid w:val="0057505B"/>
    <w:rsid w:val="005816ED"/>
    <w:rsid w:val="00583AB0"/>
    <w:rsid w:val="005A4DFD"/>
    <w:rsid w:val="005B07BB"/>
    <w:rsid w:val="005C0381"/>
    <w:rsid w:val="005C3F01"/>
    <w:rsid w:val="005D3F24"/>
    <w:rsid w:val="005E179D"/>
    <w:rsid w:val="005E3698"/>
    <w:rsid w:val="005E46BE"/>
    <w:rsid w:val="005E60F9"/>
    <w:rsid w:val="005E7341"/>
    <w:rsid w:val="005F43F2"/>
    <w:rsid w:val="005F5629"/>
    <w:rsid w:val="005F711A"/>
    <w:rsid w:val="00614341"/>
    <w:rsid w:val="006158EB"/>
    <w:rsid w:val="006269B8"/>
    <w:rsid w:val="00627479"/>
    <w:rsid w:val="00627E34"/>
    <w:rsid w:val="0063071F"/>
    <w:rsid w:val="0063130B"/>
    <w:rsid w:val="006415B0"/>
    <w:rsid w:val="006531BA"/>
    <w:rsid w:val="00653FAC"/>
    <w:rsid w:val="0065539E"/>
    <w:rsid w:val="00656001"/>
    <w:rsid w:val="00657BA3"/>
    <w:rsid w:val="006616F8"/>
    <w:rsid w:val="006674FC"/>
    <w:rsid w:val="00677EF2"/>
    <w:rsid w:val="006845AF"/>
    <w:rsid w:val="00693653"/>
    <w:rsid w:val="006A75FC"/>
    <w:rsid w:val="006B1334"/>
    <w:rsid w:val="006C1353"/>
    <w:rsid w:val="006D251A"/>
    <w:rsid w:val="006D5ED8"/>
    <w:rsid w:val="006F346F"/>
    <w:rsid w:val="00702BDB"/>
    <w:rsid w:val="00707B90"/>
    <w:rsid w:val="0071007C"/>
    <w:rsid w:val="00711A9C"/>
    <w:rsid w:val="00720DE1"/>
    <w:rsid w:val="00723089"/>
    <w:rsid w:val="007257A5"/>
    <w:rsid w:val="00742182"/>
    <w:rsid w:val="00747C1D"/>
    <w:rsid w:val="00755606"/>
    <w:rsid w:val="00763C0E"/>
    <w:rsid w:val="00767CC7"/>
    <w:rsid w:val="00770790"/>
    <w:rsid w:val="0077798C"/>
    <w:rsid w:val="00777E4F"/>
    <w:rsid w:val="007A1904"/>
    <w:rsid w:val="007B0E9A"/>
    <w:rsid w:val="007B4332"/>
    <w:rsid w:val="007B72A3"/>
    <w:rsid w:val="007E3514"/>
    <w:rsid w:val="007E3AC0"/>
    <w:rsid w:val="007E3B9B"/>
    <w:rsid w:val="007E7ADD"/>
    <w:rsid w:val="007F1C9A"/>
    <w:rsid w:val="007F64E4"/>
    <w:rsid w:val="007F7D13"/>
    <w:rsid w:val="00804EDC"/>
    <w:rsid w:val="00805D21"/>
    <w:rsid w:val="008102B6"/>
    <w:rsid w:val="008103EE"/>
    <w:rsid w:val="008219E0"/>
    <w:rsid w:val="008229F5"/>
    <w:rsid w:val="00823293"/>
    <w:rsid w:val="00835229"/>
    <w:rsid w:val="008400ED"/>
    <w:rsid w:val="008536E7"/>
    <w:rsid w:val="00857453"/>
    <w:rsid w:val="00870451"/>
    <w:rsid w:val="00870958"/>
    <w:rsid w:val="008733FB"/>
    <w:rsid w:val="00880B46"/>
    <w:rsid w:val="008813BC"/>
    <w:rsid w:val="00886056"/>
    <w:rsid w:val="0089523F"/>
    <w:rsid w:val="008A31C4"/>
    <w:rsid w:val="008B29AE"/>
    <w:rsid w:val="008B3D34"/>
    <w:rsid w:val="008B5ABB"/>
    <w:rsid w:val="008B79DF"/>
    <w:rsid w:val="008D183E"/>
    <w:rsid w:val="008E445A"/>
    <w:rsid w:val="008F5AD3"/>
    <w:rsid w:val="008F7D34"/>
    <w:rsid w:val="00901424"/>
    <w:rsid w:val="009057EB"/>
    <w:rsid w:val="009102AF"/>
    <w:rsid w:val="009143F2"/>
    <w:rsid w:val="00914C3F"/>
    <w:rsid w:val="0092225B"/>
    <w:rsid w:val="009275FD"/>
    <w:rsid w:val="00930363"/>
    <w:rsid w:val="00931581"/>
    <w:rsid w:val="00941297"/>
    <w:rsid w:val="009429CB"/>
    <w:rsid w:val="00943A44"/>
    <w:rsid w:val="00946F49"/>
    <w:rsid w:val="00954084"/>
    <w:rsid w:val="0097434C"/>
    <w:rsid w:val="009743F2"/>
    <w:rsid w:val="00974A95"/>
    <w:rsid w:val="00977188"/>
    <w:rsid w:val="00984DEF"/>
    <w:rsid w:val="00995CF7"/>
    <w:rsid w:val="009B5B43"/>
    <w:rsid w:val="009C193D"/>
    <w:rsid w:val="009C29FA"/>
    <w:rsid w:val="009C2AC2"/>
    <w:rsid w:val="009C32D5"/>
    <w:rsid w:val="009D0AFD"/>
    <w:rsid w:val="009D4EAB"/>
    <w:rsid w:val="009D5058"/>
    <w:rsid w:val="009D5A8E"/>
    <w:rsid w:val="009E096B"/>
    <w:rsid w:val="009E12C4"/>
    <w:rsid w:val="009F03DB"/>
    <w:rsid w:val="009F46B1"/>
    <w:rsid w:val="00A009E1"/>
    <w:rsid w:val="00A03E85"/>
    <w:rsid w:val="00A2349E"/>
    <w:rsid w:val="00A2482B"/>
    <w:rsid w:val="00A360F8"/>
    <w:rsid w:val="00A46C52"/>
    <w:rsid w:val="00A52479"/>
    <w:rsid w:val="00A5643D"/>
    <w:rsid w:val="00A67773"/>
    <w:rsid w:val="00A932C0"/>
    <w:rsid w:val="00AA040A"/>
    <w:rsid w:val="00AA596D"/>
    <w:rsid w:val="00AB0A03"/>
    <w:rsid w:val="00AB69A8"/>
    <w:rsid w:val="00AB7FA9"/>
    <w:rsid w:val="00AD38C6"/>
    <w:rsid w:val="00AD6AA8"/>
    <w:rsid w:val="00AE6806"/>
    <w:rsid w:val="00AF51D2"/>
    <w:rsid w:val="00B00197"/>
    <w:rsid w:val="00B122F9"/>
    <w:rsid w:val="00B13E2D"/>
    <w:rsid w:val="00B14F0B"/>
    <w:rsid w:val="00B15CEB"/>
    <w:rsid w:val="00B332DF"/>
    <w:rsid w:val="00B364A1"/>
    <w:rsid w:val="00B3728A"/>
    <w:rsid w:val="00B43ABB"/>
    <w:rsid w:val="00B506B8"/>
    <w:rsid w:val="00B51B55"/>
    <w:rsid w:val="00B6593B"/>
    <w:rsid w:val="00B700B2"/>
    <w:rsid w:val="00B74FA2"/>
    <w:rsid w:val="00B75C3A"/>
    <w:rsid w:val="00B87768"/>
    <w:rsid w:val="00B9235F"/>
    <w:rsid w:val="00B945C4"/>
    <w:rsid w:val="00BC0C8F"/>
    <w:rsid w:val="00BC1004"/>
    <w:rsid w:val="00BE5DEE"/>
    <w:rsid w:val="00BE6180"/>
    <w:rsid w:val="00BF34B8"/>
    <w:rsid w:val="00BF402B"/>
    <w:rsid w:val="00BF75EA"/>
    <w:rsid w:val="00C1091F"/>
    <w:rsid w:val="00C10B63"/>
    <w:rsid w:val="00C15E7F"/>
    <w:rsid w:val="00C201CE"/>
    <w:rsid w:val="00C3324F"/>
    <w:rsid w:val="00C543CA"/>
    <w:rsid w:val="00C56FD5"/>
    <w:rsid w:val="00C61791"/>
    <w:rsid w:val="00C64ACE"/>
    <w:rsid w:val="00C6515C"/>
    <w:rsid w:val="00C65F4E"/>
    <w:rsid w:val="00C73AD8"/>
    <w:rsid w:val="00C75219"/>
    <w:rsid w:val="00C8783D"/>
    <w:rsid w:val="00C902C6"/>
    <w:rsid w:val="00CA5BAE"/>
    <w:rsid w:val="00CB5958"/>
    <w:rsid w:val="00CC5FB7"/>
    <w:rsid w:val="00D00A36"/>
    <w:rsid w:val="00D03655"/>
    <w:rsid w:val="00D10C8F"/>
    <w:rsid w:val="00D134AC"/>
    <w:rsid w:val="00D134F2"/>
    <w:rsid w:val="00D14DB1"/>
    <w:rsid w:val="00D356BE"/>
    <w:rsid w:val="00D378A5"/>
    <w:rsid w:val="00D451F3"/>
    <w:rsid w:val="00D50848"/>
    <w:rsid w:val="00D52102"/>
    <w:rsid w:val="00D65180"/>
    <w:rsid w:val="00D82974"/>
    <w:rsid w:val="00D864A6"/>
    <w:rsid w:val="00D949C8"/>
    <w:rsid w:val="00DA16CD"/>
    <w:rsid w:val="00DA20F4"/>
    <w:rsid w:val="00DA5C7B"/>
    <w:rsid w:val="00DB67D3"/>
    <w:rsid w:val="00DD3F1C"/>
    <w:rsid w:val="00DD764B"/>
    <w:rsid w:val="00DE1A7A"/>
    <w:rsid w:val="00DE2E99"/>
    <w:rsid w:val="00DE3D38"/>
    <w:rsid w:val="00DE529F"/>
    <w:rsid w:val="00DE64AF"/>
    <w:rsid w:val="00DE7632"/>
    <w:rsid w:val="00DF1F0D"/>
    <w:rsid w:val="00DF5CEB"/>
    <w:rsid w:val="00E0661F"/>
    <w:rsid w:val="00E139E6"/>
    <w:rsid w:val="00E24028"/>
    <w:rsid w:val="00E24560"/>
    <w:rsid w:val="00E27027"/>
    <w:rsid w:val="00E274FD"/>
    <w:rsid w:val="00E3685E"/>
    <w:rsid w:val="00E43BFA"/>
    <w:rsid w:val="00E46D33"/>
    <w:rsid w:val="00E5222B"/>
    <w:rsid w:val="00E60D7F"/>
    <w:rsid w:val="00E614B4"/>
    <w:rsid w:val="00E63339"/>
    <w:rsid w:val="00E63D35"/>
    <w:rsid w:val="00E645E6"/>
    <w:rsid w:val="00E647C2"/>
    <w:rsid w:val="00E70212"/>
    <w:rsid w:val="00E729AF"/>
    <w:rsid w:val="00E77FDA"/>
    <w:rsid w:val="00EA6980"/>
    <w:rsid w:val="00EB1E53"/>
    <w:rsid w:val="00EE3BD4"/>
    <w:rsid w:val="00F00B12"/>
    <w:rsid w:val="00F07581"/>
    <w:rsid w:val="00F11257"/>
    <w:rsid w:val="00F13DC8"/>
    <w:rsid w:val="00F31E10"/>
    <w:rsid w:val="00F37AE0"/>
    <w:rsid w:val="00F54005"/>
    <w:rsid w:val="00F543D2"/>
    <w:rsid w:val="00F5500F"/>
    <w:rsid w:val="00F57E36"/>
    <w:rsid w:val="00F6359B"/>
    <w:rsid w:val="00F661CF"/>
    <w:rsid w:val="00F70E1E"/>
    <w:rsid w:val="00F77550"/>
    <w:rsid w:val="00F84030"/>
    <w:rsid w:val="00FA2DB1"/>
    <w:rsid w:val="00FA316C"/>
    <w:rsid w:val="00FA5E9B"/>
    <w:rsid w:val="00FB0005"/>
    <w:rsid w:val="00FB47CD"/>
    <w:rsid w:val="00FC37DC"/>
    <w:rsid w:val="00FD5BA6"/>
    <w:rsid w:val="00FE58CF"/>
    <w:rsid w:val="00FF01B1"/>
    <w:rsid w:val="00FF0A51"/>
    <w:rsid w:val="00FF23D1"/>
    <w:rsid w:val="00FF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D356B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link w:val="ConsPlusNormal0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paragraph" w:styleId="ac">
    <w:name w:val="footer"/>
    <w:basedOn w:val="a"/>
    <w:link w:val="ad"/>
    <w:unhideWhenUsed/>
    <w:rsid w:val="0045642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456420"/>
    <w:rPr>
      <w:rFonts w:ascii="Arial" w:hAnsi="Arial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D356BE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ConsPlusNormal0">
    <w:name w:val="ConsPlusNormal Знак"/>
    <w:link w:val="ConsPlusNormal"/>
    <w:locked/>
    <w:rsid w:val="00A2482B"/>
    <w:rPr>
      <w:rFonts w:ascii="Arial" w:hAnsi="Arial" w:cs="Arial"/>
    </w:rPr>
  </w:style>
  <w:style w:type="paragraph" w:customStyle="1" w:styleId="1">
    <w:name w:val="Абзац списка1"/>
    <w:basedOn w:val="a"/>
    <w:rsid w:val="00A5643D"/>
    <w:pPr>
      <w:overflowPunct/>
      <w:autoSpaceDE/>
      <w:autoSpaceDN/>
      <w:adjustRightInd/>
      <w:ind w:left="720"/>
      <w:jc w:val="both"/>
      <w:textAlignment w:val="auto"/>
    </w:pPr>
    <w:rPr>
      <w:rFonts w:ascii="Calibri" w:eastAsia="Calibri" w:hAnsi="Calibri"/>
      <w:sz w:val="24"/>
      <w:szCs w:val="22"/>
      <w:lang w:eastAsia="ru-RU"/>
    </w:rPr>
  </w:style>
  <w:style w:type="paragraph" w:styleId="ae">
    <w:name w:val="Body Text"/>
    <w:basedOn w:val="a"/>
    <w:link w:val="af"/>
    <w:rsid w:val="003A4356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A4356"/>
    <w:rPr>
      <w:sz w:val="24"/>
      <w:szCs w:val="24"/>
    </w:rPr>
  </w:style>
  <w:style w:type="paragraph" w:customStyle="1" w:styleId="ConsNormal">
    <w:name w:val="ConsNormal"/>
    <w:rsid w:val="003A435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semiHidden/>
    <w:unhideWhenUsed/>
    <w:rsid w:val="001821E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1821E2"/>
    <w:rPr>
      <w:rFonts w:ascii="Arial" w:hAnsi="Arial"/>
      <w:lang w:eastAsia="en-US"/>
    </w:rPr>
  </w:style>
  <w:style w:type="paragraph" w:styleId="af0">
    <w:name w:val="Balloon Text"/>
    <w:basedOn w:val="a"/>
    <w:link w:val="af1"/>
    <w:semiHidden/>
    <w:unhideWhenUsed/>
    <w:rsid w:val="00DF5CE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semiHidden/>
    <w:rsid w:val="00DF5CEB"/>
    <w:rPr>
      <w:rFonts w:ascii="Segoe UI" w:hAnsi="Segoe UI" w:cs="Segoe UI"/>
      <w:sz w:val="18"/>
      <w:szCs w:val="18"/>
      <w:lang w:eastAsia="en-US"/>
    </w:rPr>
  </w:style>
  <w:style w:type="paragraph" w:styleId="af2">
    <w:name w:val="Body Text Indent"/>
    <w:basedOn w:val="a"/>
    <w:link w:val="af3"/>
    <w:semiHidden/>
    <w:unhideWhenUsed/>
    <w:rsid w:val="00A6777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semiHidden/>
    <w:rsid w:val="00A67773"/>
    <w:rPr>
      <w:rFonts w:ascii="Arial" w:hAnsi="Arial"/>
      <w:lang w:eastAsia="en-US"/>
    </w:rPr>
  </w:style>
  <w:style w:type="character" w:styleId="af4">
    <w:name w:val="Hyperlink"/>
    <w:basedOn w:val="a0"/>
    <w:uiPriority w:val="99"/>
    <w:semiHidden/>
    <w:unhideWhenUsed/>
    <w:rsid w:val="00E270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D356B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link w:val="ConsPlusNormal0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paragraph" w:styleId="ac">
    <w:name w:val="footer"/>
    <w:basedOn w:val="a"/>
    <w:link w:val="ad"/>
    <w:unhideWhenUsed/>
    <w:rsid w:val="0045642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456420"/>
    <w:rPr>
      <w:rFonts w:ascii="Arial" w:hAnsi="Arial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D356BE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ConsPlusNormal0">
    <w:name w:val="ConsPlusNormal Знак"/>
    <w:link w:val="ConsPlusNormal"/>
    <w:locked/>
    <w:rsid w:val="00A2482B"/>
    <w:rPr>
      <w:rFonts w:ascii="Arial" w:hAnsi="Arial" w:cs="Arial"/>
    </w:rPr>
  </w:style>
  <w:style w:type="paragraph" w:customStyle="1" w:styleId="1">
    <w:name w:val="Абзац списка1"/>
    <w:basedOn w:val="a"/>
    <w:rsid w:val="00A5643D"/>
    <w:pPr>
      <w:overflowPunct/>
      <w:autoSpaceDE/>
      <w:autoSpaceDN/>
      <w:adjustRightInd/>
      <w:ind w:left="720"/>
      <w:jc w:val="both"/>
      <w:textAlignment w:val="auto"/>
    </w:pPr>
    <w:rPr>
      <w:rFonts w:ascii="Calibri" w:eastAsia="Calibri" w:hAnsi="Calibri"/>
      <w:sz w:val="24"/>
      <w:szCs w:val="22"/>
      <w:lang w:eastAsia="ru-RU"/>
    </w:rPr>
  </w:style>
  <w:style w:type="paragraph" w:styleId="ae">
    <w:name w:val="Body Text"/>
    <w:basedOn w:val="a"/>
    <w:link w:val="af"/>
    <w:rsid w:val="003A4356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A4356"/>
    <w:rPr>
      <w:sz w:val="24"/>
      <w:szCs w:val="24"/>
    </w:rPr>
  </w:style>
  <w:style w:type="paragraph" w:customStyle="1" w:styleId="ConsNormal">
    <w:name w:val="ConsNormal"/>
    <w:rsid w:val="003A435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semiHidden/>
    <w:unhideWhenUsed/>
    <w:rsid w:val="001821E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1821E2"/>
    <w:rPr>
      <w:rFonts w:ascii="Arial" w:hAnsi="Arial"/>
      <w:lang w:eastAsia="en-US"/>
    </w:rPr>
  </w:style>
  <w:style w:type="paragraph" w:styleId="af0">
    <w:name w:val="Balloon Text"/>
    <w:basedOn w:val="a"/>
    <w:link w:val="af1"/>
    <w:semiHidden/>
    <w:unhideWhenUsed/>
    <w:rsid w:val="00DF5CE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semiHidden/>
    <w:rsid w:val="00DF5CEB"/>
    <w:rPr>
      <w:rFonts w:ascii="Segoe UI" w:hAnsi="Segoe UI" w:cs="Segoe UI"/>
      <w:sz w:val="18"/>
      <w:szCs w:val="18"/>
      <w:lang w:eastAsia="en-US"/>
    </w:rPr>
  </w:style>
  <w:style w:type="paragraph" w:styleId="af2">
    <w:name w:val="Body Text Indent"/>
    <w:basedOn w:val="a"/>
    <w:link w:val="af3"/>
    <w:semiHidden/>
    <w:unhideWhenUsed/>
    <w:rsid w:val="00A6777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semiHidden/>
    <w:rsid w:val="00A67773"/>
    <w:rPr>
      <w:rFonts w:ascii="Arial" w:hAnsi="Arial"/>
      <w:lang w:eastAsia="en-US"/>
    </w:rPr>
  </w:style>
  <w:style w:type="character" w:styleId="af4">
    <w:name w:val="Hyperlink"/>
    <w:basedOn w:val="a0"/>
    <w:uiPriority w:val="99"/>
    <w:semiHidden/>
    <w:unhideWhenUsed/>
    <w:rsid w:val="00E270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4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BA844CCA5E528F3471E9FB8EE6C088CC4A2FBA888DBB5F3CD79279EF1051DD270475A9AE86F4D13I3g3D" TargetMode="External"/><Relationship Id="rId18" Type="http://schemas.openxmlformats.org/officeDocument/2006/relationships/hyperlink" Target="consultantplus://offline/ref=7C6F28AF2D6299742554468D3A53FAFC0B946EB20850CB134B8D1BCB28F0E1DD228DF3D096D60BU6uEH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BA844CCA5E528F3471E9FB8EE6C088CC4A2FBA888DBB5F3CD79279EF1051DD270475A9AE86F4D11I3gED" TargetMode="External"/><Relationship Id="rId17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BA844CCA5E528F3471E9FB8EE6C088CC4A2FDAC8ED6B5F3CD79279EF1051DD270475A9AE86F4C16I3gCD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BA844CCA5E528F3471E9FB8EE6C088CC4A2FBA888DBB5F3CD79279EF1051DD270475A9AE86F4D16I3g9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F262C91D9772472A0283DAD067F0F16CEDC6944FB2395B979C1FF31AC4694BC7737B55B4FD17EA567m6G" TargetMode="External"/><Relationship Id="rId10" Type="http://schemas.openxmlformats.org/officeDocument/2006/relationships/hyperlink" Target="consultantplus://offline/ref=9BA844CCA5E528F3471E9FB8EE6C088CC4A2FBA888DBB5F3CD79279EF1051DD270475A9AE86F4D14I3g8D" TargetMode="External"/><Relationship Id="rId19" Type="http://schemas.openxmlformats.org/officeDocument/2006/relationships/hyperlink" Target="consultantplus://offline/ref=7C6F28AF2D6299742554468D3A53FAFC019F6AB70858961943D417C92FFFBECA25C4FFD196D60960UEuC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E746A4E542002FD133C6D6A973B955D1877F1AE542E712BA9B28FF0EC47E71AAAA410A31062B04Et5G1A" TargetMode="External"/><Relationship Id="rId14" Type="http://schemas.openxmlformats.org/officeDocument/2006/relationships/hyperlink" Target="consultantplus://offline/ref=DF262C91D9772472A0283DAD067F0F16CEDD694EFD2495B979C1FF31AC64m6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94723-0B01-4847-8422-1B2AA1908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B85FB5E5.dotm</Template>
  <TotalTime>107</TotalTime>
  <Pages>10</Pages>
  <Words>3238</Words>
  <Characters>25790</Characters>
  <Application>Microsoft Office Word</Application>
  <DocSecurity>0</DocSecurity>
  <Lines>214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Митькова Наталья Валерьевна</dc:creator>
  <cp:keywords/>
  <dc:description/>
  <cp:lastModifiedBy>Шелковая Анастасия Николаевна</cp:lastModifiedBy>
  <cp:revision>38</cp:revision>
  <cp:lastPrinted>2021-01-21T23:55:00Z</cp:lastPrinted>
  <dcterms:created xsi:type="dcterms:W3CDTF">2017-11-02T01:24:00Z</dcterms:created>
  <dcterms:modified xsi:type="dcterms:W3CDTF">2021-01-29T05:12:00Z</dcterms:modified>
</cp:coreProperties>
</file>